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74B25" w14:textId="77777777" w:rsidR="00B02E40" w:rsidRDefault="00B02E40"/>
    <w:p w14:paraId="203A6F62" w14:textId="77777777" w:rsidR="00B02E40" w:rsidRDefault="00B02E40" w:rsidP="00B02E40">
      <w:pPr>
        <w:pStyle w:val="Nagwek"/>
        <w:spacing w:line="100" w:lineRule="atLeast"/>
        <w:jc w:val="center"/>
        <w:rPr>
          <w:rFonts w:ascii="Verdana" w:hAnsi="Verdana" w:cs="Verdana"/>
        </w:rPr>
      </w:pPr>
      <w:r>
        <w:rPr>
          <w:rFonts w:ascii="Verdana" w:hAnsi="Verdana" w:cs="Verdana"/>
          <w:sz w:val="28"/>
          <w:szCs w:val="28"/>
        </w:rPr>
        <w:t>BIURO  ARCHITEKTONICZNE  ATRIO  Sp. z o. o.</w:t>
      </w:r>
    </w:p>
    <w:p w14:paraId="7CCFCB21" w14:textId="77777777" w:rsidR="00B02E40" w:rsidRDefault="00B02E40" w:rsidP="00B02E40">
      <w:pPr>
        <w:pStyle w:val="Standard"/>
        <w:spacing w:line="100" w:lineRule="atLeast"/>
      </w:pPr>
      <w:r>
        <w:rPr>
          <w:rFonts w:ascii="Verdana" w:hAnsi="Verdana" w:cs="Verdana"/>
          <w:sz w:val="20"/>
        </w:rPr>
        <w:tab/>
      </w:r>
      <w:r>
        <w:rPr>
          <w:noProof/>
          <w:lang w:eastAsia="pl-PL"/>
        </w:rPr>
        <w:drawing>
          <wp:anchor distT="0" distB="0" distL="114300" distR="114300" simplePos="0" relativeHeight="251663360" behindDoc="0" locked="0" layoutInCell="1" allowOverlap="1" wp14:anchorId="56581238" wp14:editId="0BBFD1C7">
            <wp:simplePos x="0" y="0"/>
            <wp:positionH relativeFrom="column">
              <wp:posOffset>520560</wp:posOffset>
            </wp:positionH>
            <wp:positionV relativeFrom="paragraph">
              <wp:posOffset>153000</wp:posOffset>
            </wp:positionV>
            <wp:extent cx="667440" cy="661680"/>
            <wp:effectExtent l="0" t="0" r="0" b="5070"/>
            <wp:wrapSquare wrapText="right"/>
            <wp:docPr id="1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66168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sz w:val="20"/>
        </w:rPr>
        <w:t xml:space="preserve">81-426 Gdynia, </w:t>
      </w:r>
      <w:proofErr w:type="spellStart"/>
      <w:r>
        <w:rPr>
          <w:rFonts w:ascii="Verdana" w:hAnsi="Verdana" w:cs="Verdana"/>
          <w:sz w:val="20"/>
        </w:rPr>
        <w:t>ul.Ujejskiego</w:t>
      </w:r>
      <w:proofErr w:type="spellEnd"/>
      <w:r>
        <w:rPr>
          <w:rFonts w:ascii="Verdana" w:hAnsi="Verdana" w:cs="Verdana"/>
          <w:sz w:val="20"/>
        </w:rPr>
        <w:t xml:space="preserve"> 24/1</w:t>
      </w:r>
    </w:p>
    <w:p w14:paraId="4AB0AA99" w14:textId="77777777" w:rsidR="00B02E40" w:rsidRDefault="00B02E40" w:rsidP="00B02E40">
      <w:pPr>
        <w:pStyle w:val="Standard"/>
        <w:spacing w:line="100" w:lineRule="atLeast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ab/>
        <w:t xml:space="preserve">tel./fax 58 620 36 96/97,98  </w:t>
      </w:r>
      <w:proofErr w:type="spellStart"/>
      <w:r>
        <w:rPr>
          <w:rFonts w:ascii="Verdana" w:hAnsi="Verdana" w:cs="Verdana"/>
          <w:sz w:val="20"/>
        </w:rPr>
        <w:t>tel.kom</w:t>
      </w:r>
      <w:proofErr w:type="spellEnd"/>
      <w:r>
        <w:rPr>
          <w:rFonts w:ascii="Verdana" w:hAnsi="Verdana" w:cs="Verdana"/>
          <w:sz w:val="20"/>
        </w:rPr>
        <w:t>. 601 695 296</w:t>
      </w:r>
    </w:p>
    <w:p w14:paraId="768D81ED" w14:textId="77777777" w:rsidR="00B02E40" w:rsidRPr="00B02E40" w:rsidRDefault="00B02E40" w:rsidP="00B02E40">
      <w:pPr>
        <w:pStyle w:val="Standard"/>
        <w:spacing w:line="100" w:lineRule="atLeast"/>
        <w:rPr>
          <w:lang w:val="en-US"/>
        </w:rPr>
      </w:pPr>
      <w:r>
        <w:rPr>
          <w:rFonts w:ascii="Verdana" w:hAnsi="Verdana" w:cs="Verdana"/>
          <w:sz w:val="20"/>
        </w:rPr>
        <w:tab/>
      </w:r>
      <w:r w:rsidRPr="00B02E40">
        <w:rPr>
          <w:rFonts w:ascii="Verdana" w:hAnsi="Verdana" w:cs="Verdana"/>
          <w:sz w:val="20"/>
          <w:lang w:val="en-US"/>
        </w:rPr>
        <w:t>e-mail :</w:t>
      </w:r>
      <w:hyperlink r:id="rId9" w:history="1">
        <w:r w:rsidRPr="00B02E40">
          <w:rPr>
            <w:lang w:val="en-US"/>
          </w:rPr>
          <w:t>biuro@atrio-architekci.pl</w:t>
        </w:r>
      </w:hyperlink>
      <w:r w:rsidRPr="00B02E40">
        <w:rPr>
          <w:rFonts w:ascii="Verdana" w:hAnsi="Verdana" w:cs="Verdana"/>
          <w:sz w:val="20"/>
          <w:lang w:val="en-US"/>
        </w:rPr>
        <w:t>, g.rzepecki@atrio-architekci.pl</w:t>
      </w:r>
      <w:r w:rsidRPr="00B02E40">
        <w:rPr>
          <w:rFonts w:ascii="Verdana" w:hAnsi="Verdana" w:cs="Verdana"/>
          <w:i/>
          <w:iCs/>
          <w:sz w:val="21"/>
          <w:szCs w:val="21"/>
          <w:lang w:val="en-US"/>
        </w:rPr>
        <w:t xml:space="preserve">  </w:t>
      </w:r>
    </w:p>
    <w:p w14:paraId="2DBE52D7" w14:textId="77777777" w:rsidR="00B02E40" w:rsidRDefault="00B02E40">
      <w:pPr>
        <w:rPr>
          <w:lang w:val="en-US"/>
        </w:rPr>
      </w:pPr>
    </w:p>
    <w:p w14:paraId="797CD1C0" w14:textId="77777777" w:rsidR="00B02E40" w:rsidRDefault="00B02E40">
      <w:pPr>
        <w:rPr>
          <w:lang w:val="en-US"/>
        </w:rPr>
      </w:pPr>
    </w:p>
    <w:p w14:paraId="4487B62D" w14:textId="77777777" w:rsidR="00B02E40" w:rsidRPr="00B02E40" w:rsidRDefault="00B02E40">
      <w:pPr>
        <w:rPr>
          <w:lang w:val="en-US"/>
        </w:rPr>
      </w:pPr>
    </w:p>
    <w:tbl>
      <w:tblPr>
        <w:tblW w:w="4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27"/>
        <w:gridCol w:w="6571"/>
      </w:tblGrid>
      <w:tr w:rsidR="007A1072" w:rsidRPr="00523A48" w14:paraId="2163BB7E" w14:textId="77777777" w:rsidTr="009F68EE">
        <w:trPr>
          <w:trHeight w:hRule="exact" w:val="1117"/>
          <w:jc w:val="center"/>
        </w:trPr>
        <w:tc>
          <w:tcPr>
            <w:tcW w:w="5000" w:type="pct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607C90A5" w14:textId="77777777" w:rsidR="009F68EE" w:rsidRDefault="009F68EE" w:rsidP="00E84122">
            <w:pPr>
              <w:suppressAutoHyphens/>
              <w:jc w:val="center"/>
              <w:rPr>
                <w:b/>
                <w:bCs/>
                <w:caps/>
                <w:sz w:val="28"/>
              </w:rPr>
            </w:pPr>
            <w:r>
              <w:rPr>
                <w:b/>
                <w:bCs/>
                <w:caps/>
                <w:sz w:val="28"/>
              </w:rPr>
              <w:t>PROJEKT WYKONAWCZY</w:t>
            </w:r>
          </w:p>
          <w:p w14:paraId="2564A6E7" w14:textId="522E97A6" w:rsidR="007A1072" w:rsidRDefault="009F68EE" w:rsidP="00E84122">
            <w:pPr>
              <w:suppressAutoHyphens/>
              <w:jc w:val="center"/>
              <w:rPr>
                <w:rFonts w:eastAsia="Arial Unicode MS" w:cs="Arial"/>
                <w:sz w:val="16"/>
                <w:szCs w:val="20"/>
              </w:rPr>
            </w:pPr>
            <w:r>
              <w:rPr>
                <w:b/>
                <w:bCs/>
                <w:caps/>
                <w:sz w:val="28"/>
              </w:rPr>
              <w:t>BRANŻY DROGOWEJ</w:t>
            </w:r>
          </w:p>
        </w:tc>
      </w:tr>
      <w:tr w:rsidR="00251781" w:rsidRPr="00523A48" w14:paraId="76EE2307" w14:textId="77777777" w:rsidTr="0025178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307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1CA6DF" w14:textId="77777777" w:rsidR="00251781" w:rsidRPr="0010691A" w:rsidRDefault="00B02E40" w:rsidP="00251781">
            <w:pPr>
              <w:suppressAutoHyphens/>
              <w:spacing w:line="26" w:lineRule="atLeast"/>
              <w:rPr>
                <w:sz w:val="12"/>
                <w:szCs w:val="12"/>
              </w:rPr>
            </w:pPr>
            <w:r>
              <w:rPr>
                <w:rFonts w:eastAsia="Arial Unicode MS" w:cs="Arial"/>
                <w:noProof/>
                <w:sz w:val="16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58DF7431" wp14:editId="0F795EC9">
                  <wp:simplePos x="0" y="0"/>
                  <wp:positionH relativeFrom="column">
                    <wp:posOffset>1384970</wp:posOffset>
                  </wp:positionH>
                  <wp:positionV relativeFrom="paragraph">
                    <wp:posOffset>104305</wp:posOffset>
                  </wp:positionV>
                  <wp:extent cx="479714" cy="570016"/>
                  <wp:effectExtent l="19050" t="0" r="0" b="0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Gmina Osielsk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714" cy="570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51781">
              <w:rPr>
                <w:rFonts w:eastAsia="Arial Unicode MS" w:cs="Arial"/>
                <w:sz w:val="16"/>
                <w:szCs w:val="20"/>
              </w:rPr>
              <w:t>NWESTOR</w:t>
            </w:r>
            <w:r w:rsidR="00251781" w:rsidRPr="00523A48">
              <w:rPr>
                <w:rFonts w:eastAsia="Arial Unicode MS" w:cs="Arial"/>
                <w:szCs w:val="20"/>
              </w:rPr>
              <w:t>:</w:t>
            </w:r>
            <w:r w:rsidR="00251781">
              <w:rPr>
                <w:rFonts w:eastAsia="Arial Unicode MS" w:cs="Arial"/>
                <w:szCs w:val="20"/>
              </w:rPr>
              <w:t xml:space="preserve">  </w:t>
            </w:r>
          </w:p>
          <w:p w14:paraId="083A612D" w14:textId="77777777" w:rsidR="00251781" w:rsidRDefault="00251781" w:rsidP="00B02E40">
            <w:pPr>
              <w:tabs>
                <w:tab w:val="left" w:pos="3450"/>
              </w:tabs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3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EBC9C" w14:textId="77777777" w:rsidR="00B02E40" w:rsidRPr="00B02E40" w:rsidRDefault="00B02E40" w:rsidP="00B02E40">
            <w:pPr>
              <w:pStyle w:val="Nagwek6"/>
              <w:snapToGrid w:val="0"/>
              <w:spacing w:line="100" w:lineRule="atLeast"/>
              <w:ind w:left="57"/>
              <w:jc w:val="center"/>
              <w:rPr>
                <w:rFonts w:ascii="Verdana" w:eastAsia="Times New Roman" w:hAnsi="Verdana" w:cs="Verdana"/>
                <w:b/>
                <w:bCs/>
                <w:color w:val="auto"/>
              </w:rPr>
            </w:pPr>
            <w:r w:rsidRPr="00B02E40">
              <w:rPr>
                <w:rFonts w:ascii="Verdana" w:eastAsia="Times New Roman" w:hAnsi="Verdana" w:cs="Verdana"/>
                <w:b/>
                <w:bCs/>
                <w:color w:val="auto"/>
              </w:rPr>
              <w:t>Gmina Osielsko</w:t>
            </w:r>
          </w:p>
          <w:p w14:paraId="44868E87" w14:textId="77777777" w:rsidR="00B02E40" w:rsidRDefault="00B02E40" w:rsidP="00B02E40">
            <w:pPr>
              <w:tabs>
                <w:tab w:val="left" w:pos="0"/>
              </w:tabs>
              <w:jc w:val="center"/>
              <w:rPr>
                <w:rFonts w:ascii="Verdana" w:hAnsi="Verdana" w:cs="Verdana"/>
                <w:bCs/>
              </w:rPr>
            </w:pPr>
            <w:r w:rsidRPr="00B02E40">
              <w:rPr>
                <w:rFonts w:ascii="Verdana" w:hAnsi="Verdana" w:cs="Verdana"/>
                <w:bCs/>
              </w:rPr>
              <w:t>ul. Szosa Gdańska 55A;</w:t>
            </w:r>
          </w:p>
          <w:p w14:paraId="7916B36C" w14:textId="77777777" w:rsidR="00251781" w:rsidRPr="00B93F1B" w:rsidRDefault="00B02E40" w:rsidP="00B02E40">
            <w:pPr>
              <w:tabs>
                <w:tab w:val="left" w:pos="0"/>
              </w:tabs>
              <w:jc w:val="center"/>
              <w:rPr>
                <w:rFonts w:eastAsia="Arial Unicode MS" w:cs="Arial"/>
                <w:b/>
                <w:bCs/>
                <w:szCs w:val="20"/>
              </w:rPr>
            </w:pPr>
            <w:r w:rsidRPr="00B02E40">
              <w:rPr>
                <w:rFonts w:ascii="Verdana" w:hAnsi="Verdana" w:cs="Verdana"/>
                <w:bCs/>
              </w:rPr>
              <w:t>86-031 Osielsko</w:t>
            </w:r>
          </w:p>
        </w:tc>
      </w:tr>
      <w:tr w:rsidR="007A1072" w:rsidRPr="00523A48" w14:paraId="5160D934" w14:textId="77777777" w:rsidTr="00E84122">
        <w:trPr>
          <w:trHeight w:val="24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2B9DB" w14:textId="77777777" w:rsidR="007A1072" w:rsidRPr="001E6D8A" w:rsidRDefault="007A1072" w:rsidP="00E84122">
            <w:pPr>
              <w:suppressAutoHyphens/>
              <w:spacing w:line="26" w:lineRule="atLeast"/>
              <w:rPr>
                <w:rFonts w:eastAsia="Arial Unicode MS" w:cs="Arial"/>
                <w:sz w:val="16"/>
                <w:szCs w:val="20"/>
              </w:rPr>
            </w:pPr>
            <w:r w:rsidRPr="001E6D8A">
              <w:rPr>
                <w:rFonts w:eastAsia="Arial Unicode MS" w:cs="Arial"/>
                <w:sz w:val="16"/>
                <w:szCs w:val="20"/>
              </w:rPr>
              <w:t>NAZWA ZAMIERZENIA BUDOWLANEGO:</w:t>
            </w:r>
          </w:p>
        </w:tc>
      </w:tr>
      <w:tr w:rsidR="00B02E40" w:rsidRPr="00523A48" w14:paraId="50425575" w14:textId="77777777" w:rsidTr="00B02E40">
        <w:trPr>
          <w:trHeight w:val="848"/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8725" w14:textId="77777777" w:rsidR="00B02E40" w:rsidRDefault="00D231CC" w:rsidP="00B02E40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jc w:val="center"/>
              <w:rPr>
                <w:rFonts w:ascii="Verdana" w:hAnsi="Verdana" w:cs="Verdana"/>
                <w:b/>
                <w:bCs/>
              </w:rPr>
            </w:pPr>
            <w:r w:rsidRPr="00A7475A">
              <w:rPr>
                <w:rFonts w:ascii="Verdana" w:hAnsi="Verdana" w:cs="Verdana"/>
                <w:b/>
                <w:bCs/>
              </w:rPr>
              <w:t xml:space="preserve">AKTUALIZACJA DOKUMENTACJI PROJEKTOWEJ UL. </w:t>
            </w:r>
            <w:r>
              <w:rPr>
                <w:rFonts w:ascii="Verdana" w:hAnsi="Verdana" w:cs="Verdana"/>
                <w:b/>
                <w:bCs/>
              </w:rPr>
              <w:t>PLATANOWA</w:t>
            </w:r>
            <w:r w:rsidR="008D7DFE">
              <w:rPr>
                <w:rFonts w:ascii="Verdana" w:hAnsi="Verdana" w:cs="Verdana"/>
                <w:b/>
                <w:bCs/>
              </w:rPr>
              <w:t xml:space="preserve"> W </w:t>
            </w:r>
            <w:r w:rsidRPr="00A7475A">
              <w:rPr>
                <w:rFonts w:ascii="Verdana" w:hAnsi="Verdana" w:cs="Verdana"/>
                <w:b/>
                <w:bCs/>
              </w:rPr>
              <w:t>OSIELSKU</w:t>
            </w:r>
          </w:p>
        </w:tc>
      </w:tr>
      <w:tr w:rsidR="00B02E40" w:rsidRPr="00523A48" w14:paraId="1DD1846B" w14:textId="77777777" w:rsidTr="00E84122">
        <w:trPr>
          <w:trHeight w:hRule="exact" w:val="8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3A21" w14:textId="77777777" w:rsidR="00B02E40" w:rsidRPr="00060B2B" w:rsidRDefault="00B02E40" w:rsidP="00E84122">
            <w:pPr>
              <w:suppressAutoHyphens/>
              <w:spacing w:line="26" w:lineRule="atLeast"/>
              <w:rPr>
                <w:rFonts w:eastAsia="Arial Unicode MS" w:cs="Arial"/>
                <w:szCs w:val="20"/>
              </w:rPr>
            </w:pPr>
            <w:r w:rsidRPr="00060B2B">
              <w:rPr>
                <w:rFonts w:eastAsia="Arial Unicode MS" w:cs="Arial"/>
                <w:sz w:val="16"/>
                <w:szCs w:val="16"/>
              </w:rPr>
              <w:t>ADRES OBIEKTU BUDOWLANEGO:</w:t>
            </w:r>
          </w:p>
          <w:p w14:paraId="5E23C88C" w14:textId="77777777" w:rsidR="00B02E40" w:rsidRPr="007624FC" w:rsidRDefault="00A72578" w:rsidP="00A72578">
            <w:pPr>
              <w:suppressAutoHyphens/>
              <w:spacing w:line="40" w:lineRule="atLeast"/>
              <w:jc w:val="center"/>
              <w:rPr>
                <w:rFonts w:cs="Arial"/>
                <w:b/>
              </w:rPr>
            </w:pPr>
            <w:r>
              <w:rPr>
                <w:rFonts w:eastAsia="Arial Unicode MS" w:cs="Arial"/>
                <w:b/>
                <w:sz w:val="22"/>
              </w:rPr>
              <w:t>ul. Platanowa</w:t>
            </w:r>
            <w:r w:rsidR="00B02E40" w:rsidRPr="00BE24A2">
              <w:rPr>
                <w:rFonts w:eastAsia="Arial Unicode MS" w:cs="Arial"/>
                <w:b/>
                <w:sz w:val="22"/>
              </w:rPr>
              <w:br/>
              <w:t xml:space="preserve">województwo kujawsko – pomorskie, </w:t>
            </w:r>
            <w:r w:rsidR="00B02E40">
              <w:rPr>
                <w:rFonts w:eastAsia="Arial Unicode MS" w:cs="Arial"/>
                <w:b/>
                <w:sz w:val="22"/>
              </w:rPr>
              <w:t xml:space="preserve">powiat bydgoski, gmina Osielsko, </w:t>
            </w:r>
            <w:r>
              <w:rPr>
                <w:rFonts w:eastAsia="Arial Unicode MS" w:cs="Arial"/>
                <w:b/>
                <w:sz w:val="22"/>
              </w:rPr>
              <w:t>m. Osielsko</w:t>
            </w:r>
          </w:p>
        </w:tc>
      </w:tr>
    </w:tbl>
    <w:p w14:paraId="09D1C362" w14:textId="77777777" w:rsidR="00FD119F" w:rsidRPr="00F523AD" w:rsidRDefault="00FD119F" w:rsidP="001B0F26">
      <w:pPr>
        <w:suppressAutoHyphens/>
        <w:spacing w:line="276" w:lineRule="auto"/>
        <w:rPr>
          <w:rFonts w:eastAsia="Arial Unicode MS" w:cs="Arial"/>
          <w:sz w:val="12"/>
          <w:szCs w:val="20"/>
        </w:rPr>
      </w:pPr>
    </w:p>
    <w:p w14:paraId="4F413728" w14:textId="77777777" w:rsidR="007A1072" w:rsidRDefault="007A1072" w:rsidP="007A1072">
      <w:pPr>
        <w:tabs>
          <w:tab w:val="left" w:pos="1370"/>
          <w:tab w:val="left" w:pos="3866"/>
          <w:tab w:val="left" w:pos="8189"/>
        </w:tabs>
        <w:suppressAutoHyphens/>
        <w:ind w:left="62"/>
        <w:rPr>
          <w:rFonts w:eastAsia="Arial Unicode MS" w:cs="Arial"/>
          <w:sz w:val="16"/>
          <w:szCs w:val="20"/>
        </w:rPr>
      </w:pPr>
    </w:p>
    <w:p w14:paraId="13EDC7FC" w14:textId="77777777" w:rsidR="00FD119F" w:rsidRDefault="00FD119F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241DC8D8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25AEC616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3CF1F5A3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2969382C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449CAE2D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49D2C50C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35DE28E3" w14:textId="77777777" w:rsidR="00CE274E" w:rsidRDefault="00CE274E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26D369E7" w14:textId="77777777" w:rsidR="00CE274E" w:rsidRDefault="00CE274E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179289CE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325"/>
        <w:gridCol w:w="3552"/>
        <w:gridCol w:w="1598"/>
        <w:gridCol w:w="1754"/>
        <w:gridCol w:w="1806"/>
      </w:tblGrid>
      <w:tr w:rsidR="00CE274E" w:rsidRPr="00523A48" w14:paraId="7DCA102F" w14:textId="77777777" w:rsidTr="000531AE">
        <w:trPr>
          <w:trHeight w:hRule="exact" w:val="265"/>
          <w:jc w:val="center"/>
        </w:trPr>
        <w:tc>
          <w:tcPr>
            <w:tcW w:w="660" w:type="pc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BD50DE" w14:textId="77777777" w:rsidR="00CE274E" w:rsidRPr="00523A48" w:rsidRDefault="00CE274E" w:rsidP="00E84122">
            <w:pPr>
              <w:suppressAutoHyphens/>
              <w:spacing w:line="26" w:lineRule="atLeast"/>
              <w:jc w:val="center"/>
              <w:rPr>
                <w:rFonts w:eastAsia="Arial Unicode MS" w:cs="Arial"/>
                <w:caps/>
                <w:sz w:val="16"/>
                <w:szCs w:val="20"/>
              </w:rPr>
            </w:pPr>
            <w:r>
              <w:rPr>
                <w:rFonts w:eastAsia="Arial Unicode MS" w:cs="Arial"/>
                <w:caps/>
                <w:sz w:val="16"/>
                <w:szCs w:val="20"/>
              </w:rPr>
              <w:t>FUNKCJA:</w:t>
            </w:r>
          </w:p>
        </w:tc>
        <w:tc>
          <w:tcPr>
            <w:tcW w:w="1770" w:type="pc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8D434DB" w14:textId="77777777" w:rsidR="00CE274E" w:rsidRPr="00523A48" w:rsidRDefault="00CE274E" w:rsidP="00E84122">
            <w:pPr>
              <w:suppressAutoHyphens/>
              <w:jc w:val="center"/>
              <w:rPr>
                <w:rFonts w:eastAsia="Arial Unicode MS" w:cs="Arial"/>
                <w:caps/>
                <w:sz w:val="16"/>
                <w:szCs w:val="20"/>
              </w:rPr>
            </w:pPr>
            <w:r w:rsidRPr="00523A48">
              <w:rPr>
                <w:rFonts w:eastAsia="Arial Unicode MS" w:cs="Arial"/>
                <w:sz w:val="16"/>
                <w:szCs w:val="20"/>
              </w:rPr>
              <w:t xml:space="preserve">IMIĘ </w:t>
            </w:r>
            <w:r>
              <w:rPr>
                <w:rFonts w:eastAsia="Arial Unicode MS" w:cs="Arial"/>
                <w:sz w:val="16"/>
                <w:szCs w:val="20"/>
              </w:rPr>
              <w:t>I</w:t>
            </w:r>
            <w:r w:rsidRPr="00523A48">
              <w:rPr>
                <w:rFonts w:eastAsia="Arial Unicode MS" w:cs="Arial"/>
                <w:sz w:val="16"/>
                <w:szCs w:val="20"/>
              </w:rPr>
              <w:t xml:space="preserve"> NAZWISKO</w:t>
            </w:r>
            <w:r>
              <w:rPr>
                <w:rFonts w:eastAsia="Arial Unicode MS" w:cs="Arial"/>
                <w:sz w:val="16"/>
                <w:szCs w:val="20"/>
              </w:rPr>
              <w:t>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FFC9816" w14:textId="77777777" w:rsidR="00CE274E" w:rsidRPr="00523A48" w:rsidRDefault="00CE274E" w:rsidP="00E84122">
            <w:pPr>
              <w:tabs>
                <w:tab w:val="left" w:pos="292"/>
              </w:tabs>
              <w:suppressAutoHyphens/>
              <w:jc w:val="center"/>
              <w:rPr>
                <w:rFonts w:eastAsia="Arial Unicode MS" w:cs="Arial"/>
                <w:caps/>
                <w:sz w:val="16"/>
                <w:szCs w:val="20"/>
              </w:rPr>
            </w:pPr>
            <w:r w:rsidRPr="00523A48">
              <w:rPr>
                <w:rFonts w:eastAsia="Arial Unicode MS" w:cs="Arial"/>
                <w:sz w:val="16"/>
                <w:szCs w:val="20"/>
              </w:rPr>
              <w:t>SPECJALNOŚĆ</w:t>
            </w:r>
            <w:r>
              <w:rPr>
                <w:rFonts w:eastAsia="Arial Unicode MS" w:cs="Arial"/>
                <w:sz w:val="16"/>
                <w:szCs w:val="20"/>
              </w:rPr>
              <w:t>: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637EB9" w14:textId="77777777" w:rsidR="00CE274E" w:rsidRPr="00523A48" w:rsidRDefault="00CE274E" w:rsidP="00E84122">
            <w:pPr>
              <w:tabs>
                <w:tab w:val="left" w:pos="292"/>
              </w:tabs>
              <w:suppressAutoHyphens/>
              <w:jc w:val="center"/>
              <w:rPr>
                <w:rFonts w:eastAsia="Arial Unicode MS" w:cs="Arial"/>
                <w:caps/>
                <w:sz w:val="16"/>
                <w:szCs w:val="20"/>
              </w:rPr>
            </w:pPr>
            <w:r>
              <w:rPr>
                <w:rFonts w:eastAsia="Arial Unicode MS" w:cs="Arial"/>
                <w:sz w:val="16"/>
                <w:szCs w:val="20"/>
              </w:rPr>
              <w:t>N</w:t>
            </w:r>
            <w:r w:rsidRPr="00523A48">
              <w:rPr>
                <w:rFonts w:eastAsia="Arial Unicode MS" w:cs="Arial"/>
                <w:sz w:val="16"/>
                <w:szCs w:val="20"/>
              </w:rPr>
              <w:t>R UPRAWNIEŃ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C016D47" w14:textId="77777777" w:rsidR="00CE274E" w:rsidRPr="00523A48" w:rsidRDefault="00CE274E" w:rsidP="00E84122">
            <w:pPr>
              <w:suppressAutoHyphens/>
              <w:jc w:val="center"/>
              <w:rPr>
                <w:rFonts w:eastAsia="Arial Unicode MS" w:cs="Arial"/>
                <w:caps/>
                <w:sz w:val="16"/>
                <w:szCs w:val="20"/>
              </w:rPr>
            </w:pPr>
            <w:r w:rsidRPr="00523A48">
              <w:rPr>
                <w:rFonts w:eastAsia="Arial Unicode MS" w:cs="Arial"/>
                <w:sz w:val="16"/>
                <w:szCs w:val="20"/>
              </w:rPr>
              <w:t>PODPIS</w:t>
            </w:r>
            <w:r>
              <w:rPr>
                <w:rFonts w:eastAsia="Arial Unicode MS" w:cs="Arial"/>
                <w:sz w:val="16"/>
                <w:szCs w:val="20"/>
              </w:rPr>
              <w:t>:</w:t>
            </w:r>
          </w:p>
        </w:tc>
      </w:tr>
      <w:tr w:rsidR="00CE274E" w:rsidRPr="00523A48" w14:paraId="282450C9" w14:textId="77777777" w:rsidTr="000531AE">
        <w:trPr>
          <w:trHeight w:val="680"/>
          <w:jc w:val="center"/>
        </w:trPr>
        <w:tc>
          <w:tcPr>
            <w:tcW w:w="660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DBE1A5" w14:textId="77777777" w:rsidR="00CE274E" w:rsidRPr="00F3057C" w:rsidRDefault="00CE274E" w:rsidP="00E84122">
            <w:pPr>
              <w:suppressAutoHyphens/>
              <w:spacing w:line="26" w:lineRule="atLeast"/>
              <w:rPr>
                <w:rFonts w:eastAsia="Arial Unicode MS" w:cs="Arial"/>
                <w:sz w:val="14"/>
                <w:szCs w:val="20"/>
              </w:rPr>
            </w:pPr>
            <w:r w:rsidRPr="00F3057C">
              <w:rPr>
                <w:rFonts w:eastAsia="Arial Unicode MS" w:cs="Arial"/>
                <w:caps/>
                <w:sz w:val="14"/>
                <w:szCs w:val="20"/>
              </w:rPr>
              <w:t>PROJEKTANT:</w:t>
            </w:r>
          </w:p>
        </w:tc>
        <w:tc>
          <w:tcPr>
            <w:tcW w:w="1770" w:type="pct"/>
            <w:tcMar>
              <w:top w:w="28" w:type="dxa"/>
              <w:bottom w:w="28" w:type="dxa"/>
            </w:tcMar>
            <w:vAlign w:val="center"/>
          </w:tcPr>
          <w:p w14:paraId="4D6C5979" w14:textId="77777777" w:rsidR="00CE274E" w:rsidRPr="008A7844" w:rsidRDefault="00CE274E" w:rsidP="00E84122">
            <w:pPr>
              <w:pStyle w:val="Bezodstpw"/>
              <w:rPr>
                <w:rFonts w:ascii="Times New Roman" w:hAnsi="Times New Roman" w:cs="Times New Roman"/>
                <w:sz w:val="18"/>
                <w:lang w:eastAsia="pl-PL"/>
              </w:rPr>
            </w:pPr>
            <w:r w:rsidRPr="008A7844">
              <w:rPr>
                <w:rFonts w:ascii="Times New Roman" w:hAnsi="Times New Roman" w:cs="Times New Roman"/>
                <w:sz w:val="18"/>
                <w:lang w:eastAsia="pl-PL"/>
              </w:rPr>
              <w:t>dr inż. Grzegorz Bebyn</w:t>
            </w:r>
          </w:p>
        </w:tc>
        <w:tc>
          <w:tcPr>
            <w:tcW w:w="796" w:type="pct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B14B53" w14:textId="77777777" w:rsidR="00CE274E" w:rsidRPr="008A7844" w:rsidRDefault="00CE274E" w:rsidP="00E84122">
            <w:pPr>
              <w:pStyle w:val="Bezodstpw"/>
              <w:jc w:val="center"/>
              <w:rPr>
                <w:rFonts w:ascii="Times New Roman" w:hAnsi="Times New Roman" w:cs="Times New Roman"/>
                <w:sz w:val="18"/>
                <w:lang w:eastAsia="pl-PL"/>
              </w:rPr>
            </w:pPr>
            <w:r w:rsidRPr="00F3057C">
              <w:rPr>
                <w:rFonts w:ascii="Times New Roman" w:hAnsi="Times New Roman" w:cs="Times New Roman"/>
                <w:sz w:val="18"/>
                <w:lang w:eastAsia="pl-PL"/>
              </w:rPr>
              <w:t>DROGOWA</w:t>
            </w:r>
          </w:p>
        </w:tc>
        <w:tc>
          <w:tcPr>
            <w:tcW w:w="874" w:type="pct"/>
            <w:tcBorders>
              <w:left w:val="single" w:sz="4" w:space="0" w:color="auto"/>
            </w:tcBorders>
            <w:vAlign w:val="center"/>
          </w:tcPr>
          <w:p w14:paraId="3CA39D39" w14:textId="77777777" w:rsidR="00CE274E" w:rsidRPr="008A7844" w:rsidRDefault="00CE274E" w:rsidP="00E84122">
            <w:pPr>
              <w:pStyle w:val="Bezodstpw"/>
              <w:jc w:val="center"/>
              <w:rPr>
                <w:rFonts w:ascii="Times New Roman" w:hAnsi="Times New Roman" w:cs="Times New Roman"/>
                <w:sz w:val="18"/>
                <w:lang w:eastAsia="pl-PL"/>
              </w:rPr>
            </w:pPr>
            <w:r w:rsidRPr="008A7844">
              <w:rPr>
                <w:rFonts w:ascii="Times New Roman" w:hAnsi="Times New Roman" w:cs="Times New Roman"/>
                <w:sz w:val="18"/>
                <w:lang w:eastAsia="pl-PL"/>
              </w:rPr>
              <w:t>KUP/0121/POOD/10</w:t>
            </w:r>
          </w:p>
        </w:tc>
        <w:tc>
          <w:tcPr>
            <w:tcW w:w="900" w:type="pct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D36706" w14:textId="77777777" w:rsidR="00CE274E" w:rsidRPr="00523A48" w:rsidRDefault="00CE274E" w:rsidP="00E84122">
            <w:pPr>
              <w:pStyle w:val="Bezodstpw"/>
              <w:jc w:val="center"/>
              <w:rPr>
                <w:rFonts w:eastAsia="Arial Unicode MS" w:cs="Arial"/>
                <w:szCs w:val="20"/>
              </w:rPr>
            </w:pPr>
          </w:p>
        </w:tc>
      </w:tr>
      <w:tr w:rsidR="00CE274E" w:rsidRPr="00523A48" w14:paraId="6928DC7C" w14:textId="77777777" w:rsidTr="000531AE">
        <w:trPr>
          <w:trHeight w:val="733"/>
          <w:jc w:val="center"/>
        </w:trPr>
        <w:tc>
          <w:tcPr>
            <w:tcW w:w="660" w:type="pct"/>
            <w:tcMar>
              <w:top w:w="28" w:type="dxa"/>
              <w:bottom w:w="28" w:type="dxa"/>
            </w:tcMar>
            <w:vAlign w:val="center"/>
          </w:tcPr>
          <w:p w14:paraId="143BEF63" w14:textId="77777777" w:rsidR="00CE274E" w:rsidRPr="00796902" w:rsidRDefault="00CE274E" w:rsidP="00E84122">
            <w:pPr>
              <w:pStyle w:val="Bezodstpw"/>
              <w:rPr>
                <w:sz w:val="14"/>
                <w:lang w:eastAsia="pl-PL"/>
              </w:rPr>
            </w:pPr>
            <w:r w:rsidRPr="00796902">
              <w:rPr>
                <w:rFonts w:ascii="Times New Roman" w:eastAsia="Arial Unicode MS" w:hAnsi="Times New Roman" w:cs="Arial"/>
                <w:caps/>
                <w:sz w:val="14"/>
                <w:szCs w:val="20"/>
                <w:lang w:eastAsia="pl-PL"/>
              </w:rPr>
              <w:t>SPRAWDZAJĄCY</w:t>
            </w:r>
            <w:r w:rsidRPr="00796902">
              <w:rPr>
                <w:rFonts w:eastAsia="Times New Roman" w:cs="Times New Roman"/>
                <w:caps/>
                <w:sz w:val="14"/>
              </w:rPr>
              <w:t>:</w:t>
            </w:r>
          </w:p>
        </w:tc>
        <w:tc>
          <w:tcPr>
            <w:tcW w:w="1770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A5B5D90" w14:textId="77777777" w:rsidR="00CE274E" w:rsidRPr="00796902" w:rsidRDefault="00B02E40" w:rsidP="000531AE">
            <w:pPr>
              <w:pStyle w:val="Bezodstpw"/>
              <w:rPr>
                <w:rFonts w:ascii="Times New Roman" w:hAnsi="Times New Roman" w:cs="Times New Roman"/>
                <w:sz w:val="18"/>
                <w:lang w:eastAsia="pl-PL"/>
              </w:rPr>
            </w:pPr>
            <w:r w:rsidRPr="00B02E40">
              <w:rPr>
                <w:rFonts w:ascii="Times New Roman" w:hAnsi="Times New Roman" w:cs="Times New Roman"/>
                <w:sz w:val="18"/>
                <w:lang w:eastAsia="pl-PL"/>
              </w:rPr>
              <w:t>mgr inż. Andrzej Sawoszczuk</w:t>
            </w: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E214AC7" w14:textId="77777777" w:rsidR="00CE274E" w:rsidRPr="008A7844" w:rsidRDefault="00CE274E" w:rsidP="00E84122">
            <w:pPr>
              <w:pStyle w:val="Bezodstpw"/>
              <w:jc w:val="center"/>
              <w:rPr>
                <w:rFonts w:ascii="Times New Roman" w:hAnsi="Times New Roman" w:cs="Times New Roman"/>
                <w:sz w:val="18"/>
                <w:lang w:eastAsia="pl-PL"/>
              </w:rPr>
            </w:pPr>
            <w:r w:rsidRPr="00F3057C">
              <w:rPr>
                <w:rFonts w:ascii="Times New Roman" w:hAnsi="Times New Roman" w:cs="Times New Roman"/>
                <w:sz w:val="18"/>
                <w:lang w:eastAsia="pl-PL"/>
              </w:rPr>
              <w:t>DROGOWA</w:t>
            </w:r>
          </w:p>
        </w:tc>
        <w:tc>
          <w:tcPr>
            <w:tcW w:w="8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3EC2F4" w14:textId="77777777" w:rsidR="00CE274E" w:rsidRPr="008A7844" w:rsidRDefault="00B02E40" w:rsidP="00E84122">
            <w:pPr>
              <w:pStyle w:val="Bezodstpw"/>
              <w:jc w:val="center"/>
              <w:rPr>
                <w:rFonts w:ascii="Times New Roman" w:hAnsi="Times New Roman" w:cs="Times New Roman"/>
                <w:sz w:val="18"/>
                <w:lang w:eastAsia="pl-PL"/>
              </w:rPr>
            </w:pPr>
            <w:r w:rsidRPr="00B02E40">
              <w:rPr>
                <w:rFonts w:ascii="Times New Roman" w:hAnsi="Times New Roman" w:cs="Times New Roman"/>
                <w:sz w:val="18"/>
                <w:lang w:eastAsia="pl-PL"/>
              </w:rPr>
              <w:t>KUP/5/POOK/03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8CA04DA" w14:textId="77777777" w:rsidR="00CE274E" w:rsidRPr="00523A48" w:rsidRDefault="00CE274E" w:rsidP="00E84122">
            <w:pPr>
              <w:pStyle w:val="Bezodstpw"/>
              <w:jc w:val="center"/>
              <w:rPr>
                <w:lang w:eastAsia="pl-PL"/>
              </w:rPr>
            </w:pPr>
          </w:p>
        </w:tc>
      </w:tr>
    </w:tbl>
    <w:p w14:paraId="5F9F7137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02C7219A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2C60C386" w14:textId="77777777" w:rsidR="007A1072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p w14:paraId="1739B677" w14:textId="77777777" w:rsidR="007A1072" w:rsidRPr="00FD119F" w:rsidRDefault="007A1072" w:rsidP="001B0F26">
      <w:pPr>
        <w:suppressAutoHyphens/>
        <w:spacing w:line="276" w:lineRule="auto"/>
        <w:rPr>
          <w:rFonts w:eastAsia="Arial Unicode MS" w:cs="Arial"/>
          <w:sz w:val="22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27"/>
        <w:gridCol w:w="4163"/>
        <w:gridCol w:w="2145"/>
      </w:tblGrid>
      <w:tr w:rsidR="008D7DFE" w:rsidRPr="008D7DFE" w14:paraId="0052285D" w14:textId="77777777" w:rsidTr="001D38A7">
        <w:trPr>
          <w:trHeight w:val="465"/>
          <w:jc w:val="center"/>
        </w:trPr>
        <w:tc>
          <w:tcPr>
            <w:tcW w:w="1857" w:type="pct"/>
            <w:tcMar>
              <w:top w:w="28" w:type="dxa"/>
              <w:bottom w:w="28" w:type="dxa"/>
            </w:tcMar>
            <w:vAlign w:val="center"/>
          </w:tcPr>
          <w:p w14:paraId="1C19A1FD" w14:textId="77777777" w:rsidR="00B37616" w:rsidRPr="008D7DFE" w:rsidRDefault="00B37616" w:rsidP="00A43C38">
            <w:pPr>
              <w:suppressAutoHyphens/>
              <w:spacing w:line="276" w:lineRule="auto"/>
              <w:rPr>
                <w:rFonts w:eastAsia="Arial Unicode MS" w:cs="Arial"/>
                <w:sz w:val="16"/>
                <w:szCs w:val="20"/>
              </w:rPr>
            </w:pPr>
            <w:r w:rsidRPr="008D7DFE">
              <w:rPr>
                <w:rFonts w:eastAsia="Arial Unicode MS" w:cs="Arial"/>
                <w:sz w:val="16"/>
                <w:szCs w:val="20"/>
              </w:rPr>
              <w:t>DATA:</w:t>
            </w:r>
            <w:r w:rsidR="001D38A7" w:rsidRPr="008D7DFE">
              <w:rPr>
                <w:rFonts w:eastAsia="Arial Unicode MS" w:cs="Arial"/>
                <w:sz w:val="16"/>
                <w:szCs w:val="20"/>
              </w:rPr>
              <w:t xml:space="preserve">  </w:t>
            </w:r>
            <w:r w:rsidR="00A43C38" w:rsidRPr="008D7DFE">
              <w:t>08</w:t>
            </w:r>
            <w:r w:rsidR="00EA5D1F" w:rsidRPr="008D7DFE">
              <w:t>.</w:t>
            </w:r>
            <w:r w:rsidR="001D38A7" w:rsidRPr="008D7DFE">
              <w:t>20</w:t>
            </w:r>
            <w:r w:rsidR="003E1FDC" w:rsidRPr="008D7DFE">
              <w:t>2</w:t>
            </w:r>
            <w:r w:rsidR="00A43C38" w:rsidRPr="008D7DFE">
              <w:t>1</w:t>
            </w:r>
            <w:r w:rsidR="001D38A7" w:rsidRPr="008D7DFE">
              <w:t xml:space="preserve"> r.</w:t>
            </w:r>
          </w:p>
        </w:tc>
        <w:tc>
          <w:tcPr>
            <w:tcW w:w="2074" w:type="pct"/>
            <w:tcMar>
              <w:top w:w="28" w:type="dxa"/>
              <w:bottom w:w="28" w:type="dxa"/>
            </w:tcMar>
            <w:vAlign w:val="center"/>
          </w:tcPr>
          <w:p w14:paraId="1E682793" w14:textId="77777777" w:rsidR="00B37616" w:rsidRPr="008D7DFE" w:rsidRDefault="00B37616" w:rsidP="001B0F26">
            <w:pPr>
              <w:suppressAutoHyphens/>
              <w:spacing w:line="276" w:lineRule="auto"/>
              <w:rPr>
                <w:rFonts w:eastAsia="Arial Unicode MS" w:cs="Arial"/>
                <w:sz w:val="16"/>
                <w:szCs w:val="20"/>
              </w:rPr>
            </w:pPr>
          </w:p>
        </w:tc>
        <w:tc>
          <w:tcPr>
            <w:tcW w:w="1069" w:type="pct"/>
            <w:tcMar>
              <w:top w:w="28" w:type="dxa"/>
              <w:bottom w:w="28" w:type="dxa"/>
            </w:tcMar>
            <w:vAlign w:val="center"/>
          </w:tcPr>
          <w:p w14:paraId="1CC302E1" w14:textId="77777777" w:rsidR="00B37616" w:rsidRPr="008D7DFE" w:rsidRDefault="00B37616" w:rsidP="001B0F26">
            <w:pPr>
              <w:suppressAutoHyphens/>
              <w:spacing w:line="276" w:lineRule="auto"/>
              <w:rPr>
                <w:rFonts w:eastAsia="Arial Unicode MS" w:cs="Arial"/>
                <w:sz w:val="16"/>
                <w:szCs w:val="20"/>
              </w:rPr>
            </w:pPr>
            <w:r w:rsidRPr="008D7DFE">
              <w:rPr>
                <w:rFonts w:eastAsia="Arial Unicode MS" w:cs="Arial"/>
                <w:sz w:val="16"/>
                <w:szCs w:val="20"/>
              </w:rPr>
              <w:t>NR EGZ.:</w:t>
            </w:r>
          </w:p>
        </w:tc>
      </w:tr>
    </w:tbl>
    <w:p w14:paraId="6AE33B38" w14:textId="77777777" w:rsidR="001533EC" w:rsidRDefault="001533EC" w:rsidP="001B0F26">
      <w:pPr>
        <w:spacing w:after="200" w:line="276" w:lineRule="auto"/>
        <w:rPr>
          <w:b/>
          <w:bCs/>
          <w:caps/>
          <w:noProof/>
          <w:snapToGrid w:val="0"/>
          <w:szCs w:val="20"/>
        </w:rPr>
        <w:sectPr w:rsidR="001533EC" w:rsidSect="007A107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73" w:right="567" w:bottom="567" w:left="1418" w:header="227" w:footer="284" w:gutter="0"/>
          <w:cols w:space="708"/>
          <w:docGrid w:linePitch="360"/>
        </w:sectPr>
      </w:pPr>
    </w:p>
    <w:p w14:paraId="2A63BF78" w14:textId="77777777" w:rsidR="00C275DA" w:rsidRDefault="00C275DA" w:rsidP="001B0F26">
      <w:pPr>
        <w:spacing w:line="276" w:lineRule="auto"/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73638587"/>
        <w:docPartObj>
          <w:docPartGallery w:val="Table of Contents"/>
          <w:docPartUnique/>
        </w:docPartObj>
      </w:sdtPr>
      <w:sdtEndPr/>
      <w:sdtContent>
        <w:p w14:paraId="4FB524A7" w14:textId="77777777" w:rsidR="00CD0F0A" w:rsidRDefault="00CD0F0A" w:rsidP="001B0F26">
          <w:pPr>
            <w:pStyle w:val="Nagwekspisutreci"/>
            <w:spacing w:before="0"/>
          </w:pPr>
          <w:r>
            <w:t>Spis treści</w:t>
          </w:r>
        </w:p>
        <w:p w14:paraId="2B238AA1" w14:textId="7944F29D" w:rsidR="00B504BB" w:rsidRDefault="00EE314D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rPr>
              <w:b/>
              <w:bCs/>
            </w:rPr>
            <w:fldChar w:fldCharType="begin"/>
          </w:r>
          <w:r w:rsidR="00CD0F0A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82028182" w:history="1">
            <w:r w:rsidR="00B504BB" w:rsidRPr="00A3308D">
              <w:rPr>
                <w:rStyle w:val="Hipercze"/>
                <w:noProof/>
              </w:rPr>
              <w:t>1.</w:t>
            </w:r>
            <w:r w:rsidR="00B504B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504BB" w:rsidRPr="00A3308D">
              <w:rPr>
                <w:rStyle w:val="Hipercze"/>
                <w:noProof/>
              </w:rPr>
              <w:t>Przedmiot i zakres opracowania</w:t>
            </w:r>
            <w:r w:rsidR="00B504BB">
              <w:rPr>
                <w:noProof/>
                <w:webHidden/>
              </w:rPr>
              <w:tab/>
            </w:r>
            <w:r w:rsidR="00B504BB">
              <w:rPr>
                <w:noProof/>
                <w:webHidden/>
              </w:rPr>
              <w:fldChar w:fldCharType="begin"/>
            </w:r>
            <w:r w:rsidR="00B504BB">
              <w:rPr>
                <w:noProof/>
                <w:webHidden/>
              </w:rPr>
              <w:instrText xml:space="preserve"> PAGEREF _Toc82028182 \h </w:instrText>
            </w:r>
            <w:r w:rsidR="00B504BB">
              <w:rPr>
                <w:noProof/>
                <w:webHidden/>
              </w:rPr>
            </w:r>
            <w:r w:rsidR="00B504BB">
              <w:rPr>
                <w:noProof/>
                <w:webHidden/>
              </w:rPr>
              <w:fldChar w:fldCharType="separate"/>
            </w:r>
            <w:r w:rsidR="00B504BB">
              <w:rPr>
                <w:noProof/>
                <w:webHidden/>
              </w:rPr>
              <w:t>3</w:t>
            </w:r>
            <w:r w:rsidR="00B504BB">
              <w:rPr>
                <w:noProof/>
                <w:webHidden/>
              </w:rPr>
              <w:fldChar w:fldCharType="end"/>
            </w:r>
          </w:hyperlink>
        </w:p>
        <w:p w14:paraId="0D8A1789" w14:textId="6919698D" w:rsidR="00B504BB" w:rsidRDefault="00B504BB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83" w:history="1">
            <w:r w:rsidRPr="00A3308D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Podstawa opracowania i materiały wyjściowe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59C78" w14:textId="4CFE76D8" w:rsidR="00B504BB" w:rsidRDefault="00B504BB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84" w:history="1">
            <w:r w:rsidRPr="00A3308D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Opis stanu istniejącego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4055D4" w14:textId="612EFCAF" w:rsidR="00B504BB" w:rsidRDefault="00B504BB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85" w:history="1">
            <w:r w:rsidRPr="00A3308D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Opis rozwiązań projektowych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295C43" w14:textId="21CB9680" w:rsidR="00B504BB" w:rsidRDefault="00B504B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86" w:history="1">
            <w:r w:rsidRPr="00A3308D">
              <w:rPr>
                <w:rStyle w:val="Hipercze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Droga w planie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563A9" w14:textId="3F0B678D" w:rsidR="00B504BB" w:rsidRDefault="00B504B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87" w:history="1">
            <w:r w:rsidRPr="00A3308D">
              <w:rPr>
                <w:rStyle w:val="Hipercze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Rozwiązania wysokościowe projektowanej drogi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D24D5" w14:textId="5E907B73" w:rsidR="00B504BB" w:rsidRDefault="00B504B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88" w:history="1">
            <w:r w:rsidRPr="00A3308D">
              <w:rPr>
                <w:rStyle w:val="Hipercze"/>
                <w:noProof/>
              </w:rPr>
              <w:t>4.3.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Przekroje normalne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AE270" w14:textId="7D7FA73D" w:rsidR="00B504BB" w:rsidRDefault="00B504B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89" w:history="1">
            <w:r w:rsidRPr="00A3308D">
              <w:rPr>
                <w:rStyle w:val="Hipercze"/>
                <w:noProof/>
              </w:rPr>
              <w:t>4.4.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Tyczenie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D9B1B" w14:textId="44DEE329" w:rsidR="00B504BB" w:rsidRDefault="00B504B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90" w:history="1">
            <w:r w:rsidRPr="00A3308D">
              <w:rPr>
                <w:rStyle w:val="Hipercze"/>
                <w:noProof/>
              </w:rPr>
              <w:t>4.5.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Zestawienie nawierzchni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45264" w14:textId="698C1031" w:rsidR="00B504BB" w:rsidRDefault="00B504B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91" w:history="1">
            <w:r w:rsidRPr="00A3308D">
              <w:rPr>
                <w:rStyle w:val="Hipercze"/>
                <w:noProof/>
              </w:rPr>
              <w:t>4.6.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Odwodnienie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9C2A3" w14:textId="49C357EB" w:rsidR="00B504BB" w:rsidRDefault="00B504B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92" w:history="1">
            <w:r w:rsidRPr="00A3308D">
              <w:rPr>
                <w:rStyle w:val="Hipercze"/>
                <w:noProof/>
              </w:rPr>
              <w:t>4.7.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Oświetlenie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CA7E0" w14:textId="3ED80AB9" w:rsidR="00B504BB" w:rsidRDefault="00B504BB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2028193" w:history="1">
            <w:r w:rsidRPr="00A3308D">
              <w:rPr>
                <w:rStyle w:val="Hipercze"/>
                <w:noProof/>
              </w:rPr>
              <w:t>4.8.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3308D">
              <w:rPr>
                <w:rStyle w:val="Hipercze"/>
                <w:noProof/>
              </w:rPr>
              <w:t>Uwagi i wnioski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_Toc82028193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624D02" w14:textId="0A3EED55" w:rsidR="00CD0F0A" w:rsidRDefault="00EE314D" w:rsidP="001B0F26">
          <w:pPr>
            <w:spacing w:line="276" w:lineRule="auto"/>
            <w:jc w:val="right"/>
          </w:pPr>
          <w:r>
            <w:rPr>
              <w:b/>
              <w:bCs/>
            </w:rPr>
            <w:fldChar w:fldCharType="end"/>
          </w:r>
        </w:p>
      </w:sdtContent>
    </w:sdt>
    <w:p w14:paraId="5E30FFA5" w14:textId="77777777" w:rsidR="00BB3BCD" w:rsidRPr="00B52B93" w:rsidRDefault="00BB3BCD" w:rsidP="001B0F26">
      <w:pPr>
        <w:pStyle w:val="Greg-tekst"/>
        <w:spacing w:line="276" w:lineRule="auto"/>
        <w:rPr>
          <w:highlight w:val="yellow"/>
        </w:rPr>
      </w:pPr>
    </w:p>
    <w:p w14:paraId="18CC4671" w14:textId="77777777" w:rsidR="00190EC4" w:rsidRPr="00B52B93" w:rsidRDefault="00190EC4" w:rsidP="001B0F26">
      <w:pPr>
        <w:pStyle w:val="Greg-tekst"/>
        <w:spacing w:line="276" w:lineRule="auto"/>
        <w:rPr>
          <w:highlight w:val="yellow"/>
        </w:rPr>
      </w:pPr>
    </w:p>
    <w:p w14:paraId="6FB72D4C" w14:textId="77777777" w:rsidR="00190EC4" w:rsidRDefault="00190EC4" w:rsidP="001B0F26">
      <w:pPr>
        <w:pStyle w:val="Greg-tekst"/>
        <w:spacing w:line="276" w:lineRule="auto"/>
      </w:pPr>
      <w:r w:rsidRPr="004520CA">
        <w:t>CZĘŚĆ RYSUNKOWA</w:t>
      </w:r>
    </w:p>
    <w:p w14:paraId="6151AB0D" w14:textId="77777777" w:rsidR="00921FD9" w:rsidRDefault="00921FD9" w:rsidP="001B0F26">
      <w:pPr>
        <w:pStyle w:val="Greg-tekst"/>
        <w:spacing w:line="276" w:lineRule="auto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4898"/>
        <w:gridCol w:w="3071"/>
      </w:tblGrid>
      <w:tr w:rsidR="00921FD9" w14:paraId="5CB8628A" w14:textId="77777777" w:rsidTr="00921FD9">
        <w:tc>
          <w:tcPr>
            <w:tcW w:w="1242" w:type="dxa"/>
          </w:tcPr>
          <w:p w14:paraId="151C080A" w14:textId="2CC68AB9" w:rsidR="00921FD9" w:rsidRDefault="00921FD9" w:rsidP="001B0F26">
            <w:pPr>
              <w:pStyle w:val="Greg-tekst"/>
              <w:spacing w:line="276" w:lineRule="auto"/>
              <w:ind w:firstLine="0"/>
            </w:pPr>
            <w:r w:rsidRPr="004520CA">
              <w:t>Rys. 1</w:t>
            </w:r>
          </w:p>
        </w:tc>
        <w:tc>
          <w:tcPr>
            <w:tcW w:w="4898" w:type="dxa"/>
          </w:tcPr>
          <w:p w14:paraId="6F6D13D7" w14:textId="78BB75F2" w:rsidR="00921FD9" w:rsidRDefault="00921FD9" w:rsidP="001B0F26">
            <w:pPr>
              <w:pStyle w:val="Greg-tekst"/>
              <w:spacing w:line="276" w:lineRule="auto"/>
              <w:ind w:firstLine="0"/>
            </w:pPr>
            <w:r w:rsidRPr="004520CA">
              <w:t xml:space="preserve">Plan </w:t>
            </w:r>
            <w:r w:rsidR="009F68EE">
              <w:t>sytuacyjny zagospodarowanie</w:t>
            </w:r>
            <w:r w:rsidRPr="004520CA">
              <w:tab/>
            </w:r>
            <w:r w:rsidRPr="004520CA">
              <w:tab/>
            </w:r>
          </w:p>
        </w:tc>
        <w:tc>
          <w:tcPr>
            <w:tcW w:w="3071" w:type="dxa"/>
          </w:tcPr>
          <w:p w14:paraId="469EFF63" w14:textId="4474461D" w:rsidR="00921FD9" w:rsidRDefault="00E31F82" w:rsidP="001B0F26">
            <w:pPr>
              <w:pStyle w:val="Greg-tekst"/>
              <w:spacing w:line="276" w:lineRule="auto"/>
              <w:ind w:firstLine="0"/>
            </w:pPr>
            <w:r>
              <w:t xml:space="preserve">skala 1 : </w:t>
            </w:r>
            <w:r w:rsidR="009F68EE">
              <w:t>5</w:t>
            </w:r>
            <w:r w:rsidR="00921FD9" w:rsidRPr="004520CA">
              <w:t>0</w:t>
            </w:r>
            <w:r w:rsidR="00504243">
              <w:t>0</w:t>
            </w:r>
          </w:p>
        </w:tc>
      </w:tr>
      <w:tr w:rsidR="00921FD9" w14:paraId="7CD17683" w14:textId="77777777" w:rsidTr="009F68EE">
        <w:tc>
          <w:tcPr>
            <w:tcW w:w="1242" w:type="dxa"/>
          </w:tcPr>
          <w:p w14:paraId="28A91F5A" w14:textId="4E31FB56" w:rsidR="00E31F82" w:rsidRDefault="00921FD9" w:rsidP="001B0F26">
            <w:pPr>
              <w:pStyle w:val="Greg-tekst"/>
              <w:spacing w:line="276" w:lineRule="auto"/>
              <w:ind w:firstLine="0"/>
            </w:pPr>
            <w:r w:rsidRPr="004520CA">
              <w:t>Rys. 2</w:t>
            </w:r>
          </w:p>
        </w:tc>
        <w:tc>
          <w:tcPr>
            <w:tcW w:w="4898" w:type="dxa"/>
          </w:tcPr>
          <w:p w14:paraId="7B2483A7" w14:textId="3DEAAF5A" w:rsidR="00E31F82" w:rsidRDefault="009F68EE" w:rsidP="00E31F82">
            <w:pPr>
              <w:pStyle w:val="Greg-tekst"/>
              <w:spacing w:line="276" w:lineRule="auto"/>
              <w:ind w:firstLine="0"/>
            </w:pPr>
            <w:r>
              <w:t>Profil podłużny</w:t>
            </w:r>
            <w:r w:rsidR="00921FD9">
              <w:t xml:space="preserve"> </w:t>
            </w:r>
          </w:p>
        </w:tc>
        <w:tc>
          <w:tcPr>
            <w:tcW w:w="3071" w:type="dxa"/>
          </w:tcPr>
          <w:p w14:paraId="42DB9434" w14:textId="344B6056" w:rsidR="00E31F82" w:rsidRDefault="00921FD9" w:rsidP="00504243">
            <w:pPr>
              <w:pStyle w:val="Greg-tekst"/>
              <w:spacing w:line="276" w:lineRule="auto"/>
              <w:ind w:firstLine="0"/>
            </w:pPr>
            <w:r>
              <w:t xml:space="preserve">skala 1 : </w:t>
            </w:r>
            <w:r w:rsidR="009F68EE">
              <w:t>50/</w:t>
            </w:r>
            <w:r w:rsidR="00504243">
              <w:t>5</w:t>
            </w:r>
            <w:r w:rsidRPr="004520CA">
              <w:t>00</w:t>
            </w:r>
          </w:p>
        </w:tc>
      </w:tr>
      <w:tr w:rsidR="009F68EE" w14:paraId="76FBC35E" w14:textId="77777777" w:rsidTr="009F68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280C191" w14:textId="729BE1FD" w:rsidR="009F68EE" w:rsidRDefault="009F68EE" w:rsidP="00390CFD">
            <w:pPr>
              <w:pStyle w:val="Greg-tekst"/>
              <w:spacing w:line="276" w:lineRule="auto"/>
              <w:ind w:firstLine="0"/>
            </w:pPr>
            <w:r w:rsidRPr="004520CA">
              <w:t xml:space="preserve">Rys. </w:t>
            </w:r>
            <w:r>
              <w:t>3</w:t>
            </w: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14:paraId="408E8F59" w14:textId="7C010246" w:rsidR="009F68EE" w:rsidRDefault="009F68EE" w:rsidP="00390CFD">
            <w:pPr>
              <w:pStyle w:val="Greg-tekst"/>
              <w:spacing w:line="276" w:lineRule="auto"/>
              <w:ind w:firstLine="0"/>
            </w:pPr>
            <w:r>
              <w:t>Przekroje normalne i szczegóły konstrukcyjne</w:t>
            </w:r>
            <w:r w:rsidRPr="004520CA">
              <w:tab/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14:paraId="381E2199" w14:textId="09C7C4DC" w:rsidR="009F68EE" w:rsidRDefault="009F68EE" w:rsidP="00390CFD">
            <w:pPr>
              <w:pStyle w:val="Greg-tekst"/>
              <w:spacing w:line="276" w:lineRule="auto"/>
              <w:ind w:firstLine="0"/>
            </w:pPr>
            <w:r>
              <w:t>skala 1 : 750</w:t>
            </w:r>
          </w:p>
        </w:tc>
      </w:tr>
      <w:tr w:rsidR="009F68EE" w14:paraId="169B57B5" w14:textId="77777777" w:rsidTr="009F68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382F6B8" w14:textId="7C766DB9" w:rsidR="009F68EE" w:rsidRDefault="009F68EE" w:rsidP="00390CFD">
            <w:pPr>
              <w:pStyle w:val="Greg-tekst"/>
              <w:spacing w:line="276" w:lineRule="auto"/>
              <w:ind w:firstLine="0"/>
            </w:pPr>
            <w:r w:rsidRPr="004520CA">
              <w:t xml:space="preserve">Rys. </w:t>
            </w:r>
            <w:r>
              <w:t>4</w:t>
            </w: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14:paraId="423FB734" w14:textId="4CCAB6A3" w:rsidR="009F68EE" w:rsidRDefault="009F68EE" w:rsidP="00390CFD">
            <w:pPr>
              <w:pStyle w:val="Greg-tekst"/>
              <w:spacing w:line="276" w:lineRule="auto"/>
              <w:ind w:firstLine="0"/>
            </w:pPr>
            <w:r>
              <w:t>Przekroje poprzeczne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14:paraId="21640EDF" w14:textId="273202C6" w:rsidR="009F68EE" w:rsidRDefault="009F68EE" w:rsidP="00390CFD">
            <w:pPr>
              <w:pStyle w:val="Greg-tekst"/>
              <w:spacing w:line="276" w:lineRule="auto"/>
              <w:ind w:firstLine="0"/>
            </w:pPr>
            <w:r>
              <w:t>skala 1 : 1</w:t>
            </w:r>
            <w:r w:rsidRPr="004520CA">
              <w:t>00</w:t>
            </w:r>
          </w:p>
        </w:tc>
      </w:tr>
    </w:tbl>
    <w:p w14:paraId="0ABC87D0" w14:textId="77777777" w:rsidR="00921FD9" w:rsidRPr="004520CA" w:rsidRDefault="00921FD9" w:rsidP="001B0F26">
      <w:pPr>
        <w:pStyle w:val="Greg-tekst"/>
        <w:spacing w:line="276" w:lineRule="auto"/>
      </w:pPr>
    </w:p>
    <w:p w14:paraId="7DB2F2BA" w14:textId="77777777" w:rsidR="00190EC4" w:rsidRPr="004520CA" w:rsidRDefault="00190EC4" w:rsidP="001B0F26">
      <w:pPr>
        <w:pStyle w:val="Greg-zalacznikiwykaz"/>
        <w:spacing w:line="276" w:lineRule="auto"/>
      </w:pPr>
      <w:r w:rsidRPr="004520CA">
        <w:tab/>
      </w:r>
      <w:r w:rsidRPr="004520CA">
        <w:tab/>
      </w:r>
      <w:r w:rsidR="00374D2E">
        <w:tab/>
      </w:r>
    </w:p>
    <w:p w14:paraId="5516C44D" w14:textId="77777777" w:rsidR="00190EC4" w:rsidRPr="004520CA" w:rsidRDefault="00190EC4" w:rsidP="001B0F26">
      <w:pPr>
        <w:pStyle w:val="Greg-zalacznikiwykaz"/>
        <w:spacing w:line="276" w:lineRule="auto"/>
      </w:pPr>
      <w:r w:rsidRPr="004520CA">
        <w:tab/>
      </w:r>
      <w:r w:rsidRPr="004520CA">
        <w:tab/>
      </w:r>
      <w:r w:rsidRPr="004520CA">
        <w:tab/>
      </w:r>
      <w:r w:rsidRPr="004520CA">
        <w:tab/>
      </w:r>
      <w:r w:rsidRPr="004520CA">
        <w:tab/>
        <w:t xml:space="preserve"> </w:t>
      </w:r>
      <w:r w:rsidRPr="004520CA">
        <w:tab/>
      </w:r>
      <w:r w:rsidR="00374D2E">
        <w:tab/>
      </w:r>
    </w:p>
    <w:p w14:paraId="6575AC31" w14:textId="77777777" w:rsidR="00190EC4" w:rsidRPr="004520CA" w:rsidRDefault="00190EC4" w:rsidP="001B0F26">
      <w:pPr>
        <w:pStyle w:val="Greg-tekst"/>
        <w:spacing w:line="276" w:lineRule="auto"/>
      </w:pPr>
    </w:p>
    <w:p w14:paraId="6E5BB50E" w14:textId="77777777" w:rsidR="00503F65" w:rsidRDefault="00BB3BCD" w:rsidP="001B0F26">
      <w:pPr>
        <w:spacing w:after="200" w:line="276" w:lineRule="auto"/>
      </w:pPr>
      <w:r w:rsidRPr="00B52B93">
        <w:rPr>
          <w:highlight w:val="yellow"/>
        </w:rPr>
        <w:br w:type="page"/>
      </w:r>
      <w:bookmarkStart w:id="0" w:name="_GoBack"/>
      <w:bookmarkEnd w:id="0"/>
    </w:p>
    <w:p w14:paraId="4F3DD172" w14:textId="77777777" w:rsidR="002D2CE6" w:rsidRPr="00173174" w:rsidRDefault="002D2CE6" w:rsidP="001B0F26">
      <w:pPr>
        <w:pStyle w:val="Greg-numer"/>
        <w:spacing w:line="276" w:lineRule="auto"/>
        <w:ind w:left="993"/>
      </w:pPr>
      <w:bookmarkStart w:id="1" w:name="_Toc505514846"/>
      <w:bookmarkStart w:id="2" w:name="_Toc82028182"/>
      <w:r w:rsidRPr="00173174">
        <w:lastRenderedPageBreak/>
        <w:t xml:space="preserve">Przedmiot </w:t>
      </w:r>
      <w:r w:rsidR="00BD4BB5" w:rsidRPr="00173174">
        <w:t xml:space="preserve">i </w:t>
      </w:r>
      <w:r w:rsidR="00BD4BB5" w:rsidRPr="000B3193">
        <w:t>zakres</w:t>
      </w:r>
      <w:r w:rsidR="00BD4BB5" w:rsidRPr="00173174">
        <w:t xml:space="preserve"> opracowania</w:t>
      </w:r>
      <w:bookmarkEnd w:id="2"/>
      <w:r w:rsidR="00BD4BB5" w:rsidRPr="00173174">
        <w:t xml:space="preserve"> </w:t>
      </w:r>
      <w:bookmarkEnd w:id="1"/>
    </w:p>
    <w:p w14:paraId="1198E9E5" w14:textId="77777777" w:rsidR="00F14EAA" w:rsidRDefault="00F14EAA" w:rsidP="00F14EAA">
      <w:pPr>
        <w:pStyle w:val="Gregwyszczegolnienie"/>
      </w:pPr>
      <w:r w:rsidRPr="00206E9D">
        <w:t>Podstawa</w:t>
      </w:r>
      <w:r>
        <w:t xml:space="preserve"> opracowania</w:t>
      </w:r>
    </w:p>
    <w:p w14:paraId="3251A3C0" w14:textId="77777777" w:rsidR="00F14EAA" w:rsidRDefault="00F14EAA" w:rsidP="00F14EAA">
      <w:pPr>
        <w:pStyle w:val="Greg-tekst"/>
        <w:spacing w:line="276" w:lineRule="auto"/>
      </w:pPr>
      <w:r w:rsidRPr="000A04F0">
        <w:t xml:space="preserve">Podstawą niniejszego opracowania jest umowa zawarta pomiędzy </w:t>
      </w:r>
      <w:r>
        <w:t>Gminą Osielsko</w:t>
      </w:r>
      <w:r w:rsidRPr="00E173A1">
        <w:t xml:space="preserve">, jako Zamawiającym, reprezentowanym przez </w:t>
      </w:r>
      <w:r>
        <w:t xml:space="preserve">Wójta Gminy </w:t>
      </w:r>
      <w:r w:rsidRPr="00E173A1">
        <w:t xml:space="preserve">– </w:t>
      </w:r>
      <w:r>
        <w:t xml:space="preserve">Wojciecha Sypniewskiego </w:t>
      </w:r>
      <w:r w:rsidRPr="00E173A1">
        <w:t xml:space="preserve">a </w:t>
      </w:r>
      <w:r>
        <w:t xml:space="preserve">Biurem Architektonicznym ATRIO Sp. z o.o. </w:t>
      </w:r>
      <w:r w:rsidRPr="00E173A1">
        <w:t xml:space="preserve">z siedzibą w </w:t>
      </w:r>
      <w:r>
        <w:t>Gdyni</w:t>
      </w:r>
      <w:r w:rsidRPr="00E173A1">
        <w:t>,</w:t>
      </w:r>
      <w:r w:rsidRPr="00B7352D">
        <w:t xml:space="preserve"> jako Wykonawcą, reprezentowanym przez </w:t>
      </w:r>
      <w:r>
        <w:t>Grzegorza Rzepeckiego</w:t>
      </w:r>
      <w:r w:rsidRPr="00B7352D">
        <w:t>.</w:t>
      </w:r>
    </w:p>
    <w:p w14:paraId="0103C104" w14:textId="77777777" w:rsidR="00F14EAA" w:rsidRPr="00206E9D" w:rsidRDefault="00F14EAA" w:rsidP="00F14EAA">
      <w:pPr>
        <w:pStyle w:val="Gregwyszczegolnienie"/>
        <w:spacing w:line="276" w:lineRule="auto"/>
      </w:pPr>
      <w:r w:rsidRPr="00206E9D">
        <w:t>Przedmiot i zakres opracowania</w:t>
      </w:r>
    </w:p>
    <w:p w14:paraId="081055C7" w14:textId="432C46F8" w:rsidR="00D231CC" w:rsidRDefault="007E40E6" w:rsidP="00F14EAA">
      <w:pPr>
        <w:pStyle w:val="Greg-tekst"/>
        <w:spacing w:line="276" w:lineRule="auto"/>
      </w:pPr>
      <w:r w:rsidRPr="00957001">
        <w:t xml:space="preserve">Przedmiotem opracowania jest </w:t>
      </w:r>
      <w:r w:rsidR="00A3072A">
        <w:t xml:space="preserve">projekt </w:t>
      </w:r>
      <w:r w:rsidR="009F68EE">
        <w:t>wykonawczy branży drogowej</w:t>
      </w:r>
      <w:r w:rsidR="00A3072A">
        <w:t xml:space="preserve"> w ramach opracowania </w:t>
      </w:r>
      <w:r w:rsidR="00CE274E" w:rsidRPr="0094634C">
        <w:t>dla zadania „</w:t>
      </w:r>
      <w:r w:rsidR="00D231CC">
        <w:t>Aktualizacji dokumentacji projektowej ul. Platanowej w Osielsku."</w:t>
      </w:r>
    </w:p>
    <w:p w14:paraId="75B763EB" w14:textId="79C1ECCB" w:rsidR="00DD3D17" w:rsidRDefault="00CE274E" w:rsidP="001B0F26">
      <w:pPr>
        <w:pStyle w:val="Greg-tekst"/>
        <w:spacing w:line="276" w:lineRule="auto"/>
      </w:pPr>
      <w:r w:rsidRPr="00CC314E">
        <w:t xml:space="preserve">Inwestycja zlokalizowana jest na terenie województwa kujawsko-pomorskiego, </w:t>
      </w:r>
      <w:r>
        <w:t xml:space="preserve">w powiecie bydgoskim </w:t>
      </w:r>
      <w:r w:rsidRPr="00CC314E">
        <w:t>w</w:t>
      </w:r>
      <w:r>
        <w:t> gminie Osielsko</w:t>
      </w:r>
      <w:r w:rsidRPr="00CC314E">
        <w:t xml:space="preserve">. Zadanie zlokalizowane jest </w:t>
      </w:r>
      <w:r w:rsidR="00D231CC">
        <w:t xml:space="preserve">w </w:t>
      </w:r>
      <w:r w:rsidR="008D7DFE">
        <w:t>południowo-</w:t>
      </w:r>
      <w:r w:rsidR="00D231CC">
        <w:t xml:space="preserve">wschodniej </w:t>
      </w:r>
      <w:r w:rsidR="00F14EAA">
        <w:t xml:space="preserve">części </w:t>
      </w:r>
      <w:r w:rsidR="00D231CC">
        <w:t>Osielska</w:t>
      </w:r>
      <w:r w:rsidR="00F14EAA">
        <w:t>.</w:t>
      </w:r>
      <w:r w:rsidR="00C17829">
        <w:t xml:space="preserve"> </w:t>
      </w:r>
    </w:p>
    <w:p w14:paraId="44E160D1" w14:textId="77777777" w:rsidR="009F68EE" w:rsidRPr="00BC2CCC" w:rsidRDefault="009F68EE" w:rsidP="009F68EE">
      <w:pPr>
        <w:pStyle w:val="Greg-tekst"/>
        <w:spacing w:line="276" w:lineRule="auto"/>
      </w:pPr>
      <w:r w:rsidRPr="00BC2CCC">
        <w:t>W ramach Inwestycji zrealizowane zostaną następujące prace:</w:t>
      </w:r>
    </w:p>
    <w:p w14:paraId="154C0C4B" w14:textId="565A11B3" w:rsidR="009F68EE" w:rsidRDefault="009F68EE" w:rsidP="00390CFD">
      <w:pPr>
        <w:pStyle w:val="Greg-wypunkt"/>
        <w:ind w:left="709" w:hanging="357"/>
      </w:pPr>
      <w:r>
        <w:t>roz</w:t>
      </w:r>
      <w:r w:rsidRPr="001F2720">
        <w:t xml:space="preserve">budowa ulicy </w:t>
      </w:r>
      <w:r>
        <w:t xml:space="preserve">Platanowej </w:t>
      </w:r>
      <w:r w:rsidR="00390CFD">
        <w:t>(</w:t>
      </w:r>
      <w:r w:rsidR="00390CFD" w:rsidRPr="00390CFD">
        <w:t>drog</w:t>
      </w:r>
      <w:r w:rsidR="00390CFD">
        <w:t>a</w:t>
      </w:r>
      <w:r w:rsidR="00390CFD" w:rsidRPr="00390CFD">
        <w:t xml:space="preserve"> gminn</w:t>
      </w:r>
      <w:r w:rsidR="00390CFD">
        <w:t>a</w:t>
      </w:r>
      <w:r w:rsidR="00390CFD" w:rsidRPr="00390CFD">
        <w:t xml:space="preserve"> nr DG050466C</w:t>
      </w:r>
      <w:r w:rsidR="00390CFD">
        <w:t xml:space="preserve">) </w:t>
      </w:r>
      <w:r>
        <w:t xml:space="preserve">z wyłączeniem </w:t>
      </w:r>
      <w:r w:rsidRPr="001F2720">
        <w:t xml:space="preserve">skrzyżowania </w:t>
      </w:r>
      <w:r>
        <w:t>Platanowa- Leśna; szerokości jezdni 5</w:t>
      </w:r>
      <w:r w:rsidRPr="001F2720">
        <w:t>,</w:t>
      </w:r>
      <w:r>
        <w:t xml:space="preserve"> 0</w:t>
      </w:r>
      <w:r w:rsidRPr="001F2720">
        <w:t xml:space="preserve"> m;</w:t>
      </w:r>
    </w:p>
    <w:p w14:paraId="21804EF9" w14:textId="25F4445F" w:rsidR="009F68EE" w:rsidRPr="001F2720" w:rsidRDefault="009F68EE" w:rsidP="009F68EE">
      <w:pPr>
        <w:pStyle w:val="Greg-wypunkt"/>
        <w:ind w:left="709" w:hanging="357"/>
      </w:pPr>
      <w:r>
        <w:t>budowa zjazdów i dojść do posesji zlokalizowanych wzdłuż rozbudowywanej ulicy,</w:t>
      </w:r>
    </w:p>
    <w:p w14:paraId="237CC7DA" w14:textId="2D58EDC6" w:rsidR="009F68EE" w:rsidRPr="001F2720" w:rsidRDefault="009F68EE" w:rsidP="009F68EE">
      <w:pPr>
        <w:pStyle w:val="Greg-wypunkt"/>
        <w:ind w:left="709" w:hanging="357"/>
      </w:pPr>
      <w:r w:rsidRPr="001F2720">
        <w:t>budowa odwodnienia drogowego</w:t>
      </w:r>
      <w:r>
        <w:t xml:space="preserve"> poprzez montaż wpustu drogowego wraz z </w:t>
      </w:r>
      <w:proofErr w:type="spellStart"/>
      <w:r>
        <w:t>przykanalikiem</w:t>
      </w:r>
      <w:proofErr w:type="spellEnd"/>
      <w:r>
        <w:t>,</w:t>
      </w:r>
    </w:p>
    <w:p w14:paraId="2B6A9DCE" w14:textId="6652F4A6" w:rsidR="009F68EE" w:rsidRPr="001F2720" w:rsidRDefault="009F68EE" w:rsidP="009F68EE">
      <w:pPr>
        <w:pStyle w:val="Greg-wypunkt"/>
        <w:ind w:left="709" w:hanging="357"/>
      </w:pPr>
      <w:r>
        <w:t xml:space="preserve">regulacja wysokościowa </w:t>
      </w:r>
      <w:r w:rsidRPr="001F2720">
        <w:t>uzbrojenia,</w:t>
      </w:r>
    </w:p>
    <w:p w14:paraId="3434AF78" w14:textId="77777777" w:rsidR="009F68EE" w:rsidRDefault="009F68EE" w:rsidP="009F68EE">
      <w:pPr>
        <w:pStyle w:val="Greg-wypunkt"/>
        <w:ind w:left="709" w:hanging="357"/>
      </w:pPr>
      <w:r w:rsidRPr="001F2720">
        <w:t>wycinka kolidującej szaty roślinnej.</w:t>
      </w:r>
    </w:p>
    <w:p w14:paraId="1FA62B8C" w14:textId="77777777" w:rsidR="009F68EE" w:rsidRDefault="009F68EE" w:rsidP="001B0F26">
      <w:pPr>
        <w:pStyle w:val="Greg-tekst"/>
        <w:spacing w:line="276" w:lineRule="auto"/>
      </w:pPr>
    </w:p>
    <w:p w14:paraId="178135A8" w14:textId="77777777" w:rsidR="00A45852" w:rsidRPr="00DF5D21" w:rsidRDefault="00A45852" w:rsidP="001B0F26">
      <w:pPr>
        <w:pStyle w:val="Greg-numer"/>
        <w:spacing w:line="276" w:lineRule="auto"/>
        <w:ind w:left="993"/>
      </w:pPr>
      <w:bookmarkStart w:id="3" w:name="_Toc1243617"/>
      <w:bookmarkStart w:id="4" w:name="_Toc82028183"/>
      <w:r w:rsidRPr="00DF5D21">
        <w:t>Podstawa opracowania i materiały wyjściowe</w:t>
      </w:r>
      <w:bookmarkEnd w:id="3"/>
      <w:bookmarkEnd w:id="4"/>
    </w:p>
    <w:p w14:paraId="52F432E4" w14:textId="77777777" w:rsidR="00CE274E" w:rsidRDefault="00CE274E" w:rsidP="00CE274E">
      <w:pPr>
        <w:pStyle w:val="Greg-tekst"/>
      </w:pPr>
      <w:r>
        <w:t>Podstawę opracowania projektu stanowią:</w:t>
      </w:r>
    </w:p>
    <w:p w14:paraId="1D40E5DB" w14:textId="77777777" w:rsidR="009F68EE" w:rsidRPr="002C2D79" w:rsidRDefault="009F68EE" w:rsidP="009F68EE">
      <w:pPr>
        <w:pStyle w:val="Greg-wypunkt"/>
        <w:ind w:left="1071" w:hanging="357"/>
      </w:pPr>
      <w:bookmarkStart w:id="5" w:name="_Toc505514847"/>
      <w:r w:rsidRPr="002C2D79">
        <w:t>dane inwentaryzacyjne zebrane w terenie;</w:t>
      </w:r>
    </w:p>
    <w:p w14:paraId="5DBEC82A" w14:textId="77777777" w:rsidR="009F68EE" w:rsidRPr="002C2D79" w:rsidRDefault="009F68EE" w:rsidP="009F68EE">
      <w:pPr>
        <w:pStyle w:val="Greg-wypunkt"/>
        <w:ind w:left="1071" w:hanging="357"/>
      </w:pPr>
      <w:r w:rsidRPr="002C2D79">
        <w:t>wytyczne Zarządzającego ruchem;</w:t>
      </w:r>
    </w:p>
    <w:p w14:paraId="7B11E9A4" w14:textId="77777777" w:rsidR="009F68EE" w:rsidRPr="002C2D79" w:rsidRDefault="009F68EE" w:rsidP="009F68EE">
      <w:pPr>
        <w:pStyle w:val="Greg-wypunkt"/>
        <w:ind w:left="1071" w:hanging="357"/>
      </w:pPr>
      <w:r w:rsidRPr="002C2D79">
        <w:t>wymogi Zamawiającego określone w PFU;</w:t>
      </w:r>
    </w:p>
    <w:p w14:paraId="793D387A" w14:textId="5494FA14" w:rsidR="009F68EE" w:rsidRPr="002C2D79" w:rsidRDefault="009F68EE" w:rsidP="009F68EE">
      <w:pPr>
        <w:pStyle w:val="Greg-wypunkt"/>
        <w:ind w:left="1071" w:hanging="357"/>
      </w:pPr>
      <w:r w:rsidRPr="002C2D79">
        <w:t>Dokumentacja badań podłoża gruntowego,</w:t>
      </w:r>
    </w:p>
    <w:p w14:paraId="3CACA2EC" w14:textId="77777777" w:rsidR="009F68EE" w:rsidRPr="002C2D79" w:rsidRDefault="009F68EE" w:rsidP="009F68EE">
      <w:pPr>
        <w:pStyle w:val="Greg-wypunkt"/>
        <w:ind w:left="1071" w:hanging="357"/>
      </w:pPr>
      <w:r w:rsidRPr="002C2D79">
        <w:t>Obowiązujące normy i przepisy:</w:t>
      </w:r>
    </w:p>
    <w:p w14:paraId="45F3024A" w14:textId="77777777" w:rsidR="009F68EE" w:rsidRDefault="009F68EE" w:rsidP="009F68EE">
      <w:pPr>
        <w:pStyle w:val="Greg-wypunktkreska"/>
        <w:ind w:left="1134"/>
      </w:pPr>
      <w:r>
        <w:t xml:space="preserve">Ustawa z dnia 20 czerwca 1997 r. Prawo o ruchu drogowym (Dz. U. z 2018 r. poz. 1990. 2244, 2322, z 2019 r. poz. 53, 60, 730, 752, 870, 1123, 1180, 1466, 1501, 1556, 1579, 1818, 2020, 2202 z </w:t>
      </w:r>
      <w:proofErr w:type="spellStart"/>
      <w:r>
        <w:t>późn</w:t>
      </w:r>
      <w:proofErr w:type="spellEnd"/>
      <w:r>
        <w:t>. zm.)</w:t>
      </w:r>
    </w:p>
    <w:p w14:paraId="16ABA076" w14:textId="77777777" w:rsidR="009F68EE" w:rsidRDefault="009F68EE" w:rsidP="009F68EE">
      <w:pPr>
        <w:pStyle w:val="Greg-wypunktkreska"/>
        <w:ind w:left="1134"/>
      </w:pPr>
      <w:r>
        <w:t>Ustawa z dnia 7 lipca 1994 r. Prawo budowlane (Dz. U. z 2019 r. poz. 1186, 1309, 1524, 1696, 1712, 1815)</w:t>
      </w:r>
    </w:p>
    <w:p w14:paraId="51377E99" w14:textId="77777777" w:rsidR="009F68EE" w:rsidRDefault="009F68EE" w:rsidP="009F68EE">
      <w:pPr>
        <w:pStyle w:val="Greg-wypunktkreska"/>
        <w:ind w:left="1134"/>
      </w:pPr>
      <w:r>
        <w:t>Ustawa z dnia 21 marca 1985r. o drogach publicznych, (Dz. U. z 2018 r. poz. 2068, z 2019 r. poz. 698, 730, 1495, 1716, 1815, 2020. z późniejszymi zmianami)</w:t>
      </w:r>
    </w:p>
    <w:p w14:paraId="5900821B" w14:textId="77777777" w:rsidR="009F68EE" w:rsidRDefault="009F68EE" w:rsidP="009F68EE">
      <w:pPr>
        <w:pStyle w:val="Greg-wypunktkreska"/>
        <w:ind w:left="1134"/>
      </w:pPr>
      <w:r>
        <w:t xml:space="preserve">Rozporządzenie Ministra Transportu i Gospodarki Morskiej z dnia 2 marca 1999r. w sprawie warunków technicznych, jakim powinny odpowiadać drogi publiczne i ich usytuowanie ( Dz. U. z 2016 r. poz.124 </w:t>
      </w:r>
      <w:proofErr w:type="spellStart"/>
      <w:r>
        <w:t>t.j</w:t>
      </w:r>
      <w:proofErr w:type="spellEnd"/>
      <w:r>
        <w:t xml:space="preserve">. z </w:t>
      </w:r>
      <w:proofErr w:type="spellStart"/>
      <w:r>
        <w:t>późn</w:t>
      </w:r>
      <w:proofErr w:type="spellEnd"/>
      <w:r>
        <w:t>. Zm.)</w:t>
      </w:r>
    </w:p>
    <w:p w14:paraId="038C2D70" w14:textId="77777777" w:rsidR="009F68EE" w:rsidRDefault="009F68EE" w:rsidP="009F68EE">
      <w:pPr>
        <w:pStyle w:val="Greg-wypunktkreska"/>
        <w:ind w:left="1134"/>
      </w:pPr>
      <w:r>
        <w:t>Rozporządzenie Ministra Transportu, Budownictwa i Gospodarki Morskiej z dnia 25 kwietnia 2012 r. w sprawie szczegółowego zakresu i formy projektu budowlanego (Dz. U. 2018 poz. 1935 z późniejszymi zmianami)</w:t>
      </w:r>
    </w:p>
    <w:p w14:paraId="33B7DD2F" w14:textId="77777777" w:rsidR="009F68EE" w:rsidRDefault="009F68EE" w:rsidP="009F68EE">
      <w:pPr>
        <w:pStyle w:val="Greg-wypunktkreska"/>
        <w:ind w:left="1134"/>
      </w:pPr>
      <w:r>
        <w:t xml:space="preserve">Rozporządzenia Ministra Infrastruktury z dnia 1 sierpnia 2019 r. w sprawie warunków technicznych, jakim powinny odpowiadać drogowe obiekty inżynierskie i </w:t>
      </w:r>
      <w:r>
        <w:lastRenderedPageBreak/>
        <w:t>ich usytuowanie (Dz. U. z dnia 29 sierpnia 2019, poz. 1642 z późniejszymi zmianami)</w:t>
      </w:r>
    </w:p>
    <w:p w14:paraId="2FAD1018" w14:textId="77777777" w:rsidR="009F68EE" w:rsidRDefault="009F68EE" w:rsidP="009F68EE">
      <w:pPr>
        <w:pStyle w:val="Greg-wypunktkreska"/>
        <w:ind w:left="1134"/>
      </w:pPr>
      <w:r>
        <w:t xml:space="preserve">Rozporządzenie Ministra Infrastruktury z dnia 3 lipca 2003 r. w sprawie szczegółowych warunków technicznych dla znaków i sygnałów drogowych oraz urządzeń bezpieczeństwa ruchu drogowego i warunków ich umieszczania na drogach  ( Dz. U. z 2003 r. nr 220, poz. 2181 z </w:t>
      </w:r>
      <w:proofErr w:type="spellStart"/>
      <w:r>
        <w:t>późn</w:t>
      </w:r>
      <w:proofErr w:type="spellEnd"/>
      <w:r>
        <w:t>. zm. ) wraz z załącznikami 1,2,3,4.</w:t>
      </w:r>
    </w:p>
    <w:p w14:paraId="1D4F2F27" w14:textId="77777777" w:rsidR="009F68EE" w:rsidRDefault="009F68EE" w:rsidP="009F68EE">
      <w:pPr>
        <w:pStyle w:val="Greg-wypunktkreska"/>
        <w:ind w:left="1134"/>
      </w:pPr>
      <w:r>
        <w:t xml:space="preserve">Rozporządzenie  Ministra Infrastruktury oraz Spraw Wewnętrznych i Administracji z dnia 31 lipca 2002 r. w sprawie znaków i sygnałów drogowych ( Dz. U. z 2002 r. nr 170 poz. 1393 z </w:t>
      </w:r>
      <w:proofErr w:type="spellStart"/>
      <w:r>
        <w:t>późn</w:t>
      </w:r>
      <w:proofErr w:type="spellEnd"/>
      <w:r>
        <w:t xml:space="preserve">. zm.) </w:t>
      </w:r>
    </w:p>
    <w:p w14:paraId="01D0BB1F" w14:textId="77777777" w:rsidR="009F68EE" w:rsidRDefault="009F68EE" w:rsidP="009F68EE">
      <w:pPr>
        <w:pStyle w:val="Greg-wypunktkreska"/>
        <w:ind w:left="1134"/>
      </w:pPr>
      <w:r>
        <w:t xml:space="preserve">Rozporządzenie Ministra Infrastruktury z dnia 23 września 2003 r. w sprawie szczegółowych warunków zarządzania ruchem na drogach oraz wykonywania nadzoru nad tym zarządzaniem ( Dz.U. z 2003r. nr 177 poz. 1729z </w:t>
      </w:r>
      <w:proofErr w:type="spellStart"/>
      <w:r>
        <w:t>późn</w:t>
      </w:r>
      <w:proofErr w:type="spellEnd"/>
      <w:r>
        <w:t>. zm. )</w:t>
      </w:r>
    </w:p>
    <w:p w14:paraId="3FA74078" w14:textId="77777777" w:rsidR="009F68EE" w:rsidRDefault="009F68EE" w:rsidP="009F68EE">
      <w:pPr>
        <w:pStyle w:val="Greg-wypunktkreska"/>
        <w:ind w:left="1134"/>
      </w:pPr>
      <w:r>
        <w:t>Rozporządzenie Ministrów Infrastruktury i Rozwoju oraz Spraw Wewnętrznych z dnia 3 lipca 2015 r. zmieniające rozporządzenie w sprawie znaków i sygnałów drogowych ( Dz. U. z 2015 r. poz. 1313)</w:t>
      </w:r>
    </w:p>
    <w:p w14:paraId="0E611BE2" w14:textId="77777777" w:rsidR="009F68EE" w:rsidRDefault="009F68EE" w:rsidP="009F68EE">
      <w:pPr>
        <w:pStyle w:val="Greg-wypunktkreska"/>
        <w:ind w:left="1134"/>
      </w:pPr>
      <w:r>
        <w:t>Rozporządzenie Ministra Infrastruktury z dnia 3 lipca 2015 r. zmieniające rozporządzenie  w sprawie szczegółowych warunków technicznych dla znaków i sygnałów drogowych oraz urządzeń bezpieczeństwa ruchu drogowego i warunków umieszczania na drogach ( Dz. U. z 2015 r. poz. 1314 )</w:t>
      </w:r>
    </w:p>
    <w:p w14:paraId="3E7760E1" w14:textId="77777777" w:rsidR="009F68EE" w:rsidRPr="002C2D79" w:rsidRDefault="009F68EE" w:rsidP="009F68EE">
      <w:pPr>
        <w:pStyle w:val="Greg-wypunkt"/>
        <w:ind w:left="1071" w:hanging="357"/>
      </w:pPr>
      <w:r w:rsidRPr="002C2D79">
        <w:t>Katalogi i wytyczne stosowania;</w:t>
      </w:r>
    </w:p>
    <w:p w14:paraId="04CC5EED" w14:textId="5865E27B" w:rsidR="009F68EE" w:rsidRDefault="009F68EE" w:rsidP="009F68EE">
      <w:pPr>
        <w:pStyle w:val="Greg-wypunkt"/>
        <w:ind w:left="1071" w:hanging="357"/>
      </w:pPr>
      <w:r w:rsidRPr="002C2D79">
        <w:t>Mapy zasadnicze.</w:t>
      </w:r>
    </w:p>
    <w:p w14:paraId="57AE7C72" w14:textId="77777777" w:rsidR="00390CFD" w:rsidRPr="002C2D79" w:rsidRDefault="00390CFD" w:rsidP="00390CFD">
      <w:pPr>
        <w:pStyle w:val="Greg-wypunkt"/>
        <w:numPr>
          <w:ilvl w:val="0"/>
          <w:numId w:val="0"/>
        </w:numPr>
        <w:ind w:left="1071"/>
      </w:pPr>
    </w:p>
    <w:p w14:paraId="7DA98257" w14:textId="77777777" w:rsidR="002D2CE6" w:rsidRPr="00EB0C62" w:rsidRDefault="00A92D5F" w:rsidP="001B0F26">
      <w:pPr>
        <w:pStyle w:val="Greg-numer"/>
        <w:spacing w:line="276" w:lineRule="auto"/>
        <w:ind w:left="993"/>
      </w:pPr>
      <w:bookmarkStart w:id="6" w:name="_Toc82028184"/>
      <w:r w:rsidRPr="00EB0C62">
        <w:t>Opis stanu istniejące</w:t>
      </w:r>
      <w:bookmarkEnd w:id="5"/>
      <w:r w:rsidRPr="00EB0C62">
        <w:t>go</w:t>
      </w:r>
      <w:bookmarkEnd w:id="6"/>
    </w:p>
    <w:p w14:paraId="373B5591" w14:textId="6C4DBD09" w:rsidR="009F68EE" w:rsidRPr="002C2D79" w:rsidRDefault="009F68EE" w:rsidP="009F68EE">
      <w:pPr>
        <w:pStyle w:val="Greg-tekst"/>
      </w:pPr>
      <w:r w:rsidRPr="002C2D79">
        <w:t>Teren objęty opracowaniem znajduje się w południow</w:t>
      </w:r>
      <w:r>
        <w:t>ej</w:t>
      </w:r>
      <w:r w:rsidRPr="002C2D79">
        <w:t xml:space="preserve"> części </w:t>
      </w:r>
      <w:r>
        <w:t xml:space="preserve">miejscowości Osielsko. </w:t>
      </w:r>
      <w:r w:rsidRPr="002C2D79">
        <w:t xml:space="preserve">Wzdłuż projektowanego odcinka ulicy występuje </w:t>
      </w:r>
      <w:r>
        <w:t xml:space="preserve">przede wszystkim </w:t>
      </w:r>
      <w:r w:rsidRPr="002C2D79">
        <w:t>zabudowa jednorodzinna</w:t>
      </w:r>
      <w:r>
        <w:t xml:space="preserve"> oraz nieużytki rolne. </w:t>
      </w:r>
    </w:p>
    <w:p w14:paraId="7A4E5F2F" w14:textId="3024AE04" w:rsidR="009F68EE" w:rsidRDefault="009F68EE" w:rsidP="009F68EE">
      <w:pPr>
        <w:pStyle w:val="Greg-tekst"/>
      </w:pPr>
      <w:r w:rsidRPr="002C2D79">
        <w:t xml:space="preserve">Obecnie ulica </w:t>
      </w:r>
      <w:r w:rsidR="00390CFD">
        <w:t>Platanowa</w:t>
      </w:r>
      <w:r>
        <w:t xml:space="preserve"> </w:t>
      </w:r>
      <w:r w:rsidRPr="002C2D79">
        <w:t xml:space="preserve">posiada </w:t>
      </w:r>
      <w:r>
        <w:t xml:space="preserve">w większości </w:t>
      </w:r>
      <w:r w:rsidRPr="002C2D79">
        <w:t xml:space="preserve">nawierzchnię gruntową. </w:t>
      </w:r>
      <w:r>
        <w:t xml:space="preserve">W rejonie skrzyżowania </w:t>
      </w:r>
      <w:r w:rsidR="00390CFD">
        <w:t>Platanowa</w:t>
      </w:r>
      <w:r>
        <w:t xml:space="preserve">– </w:t>
      </w:r>
      <w:r w:rsidR="00390CFD">
        <w:t xml:space="preserve">Leśna </w:t>
      </w:r>
      <w:r>
        <w:t xml:space="preserve">występuję nawierzchnia </w:t>
      </w:r>
      <w:r w:rsidR="00390CFD">
        <w:t>utwardzona</w:t>
      </w:r>
      <w:r>
        <w:t>.</w:t>
      </w:r>
    </w:p>
    <w:p w14:paraId="2BA6812A" w14:textId="67827EB7" w:rsidR="009F68EE" w:rsidRDefault="009F68EE" w:rsidP="009F68EE">
      <w:pPr>
        <w:pStyle w:val="Greg-tekst"/>
      </w:pPr>
      <w:r w:rsidRPr="002C2D79">
        <w:t xml:space="preserve">Dostęp do podstawowego układu ulicznego </w:t>
      </w:r>
      <w:r>
        <w:t xml:space="preserve">Osielska, </w:t>
      </w:r>
      <w:r w:rsidRPr="002C2D79">
        <w:t xml:space="preserve">przedmiotowa ulica posiada poprzez prostopadłą ulicę </w:t>
      </w:r>
      <w:r w:rsidR="00390CFD">
        <w:t>Leśną</w:t>
      </w:r>
      <w:r>
        <w:t>.</w:t>
      </w:r>
    </w:p>
    <w:p w14:paraId="2DB60219" w14:textId="23D6E4A2" w:rsidR="009F68EE" w:rsidRDefault="009F68EE" w:rsidP="009F68EE">
      <w:pPr>
        <w:pStyle w:val="Greg-tekst"/>
      </w:pPr>
      <w:r>
        <w:t xml:space="preserve">Ulica </w:t>
      </w:r>
      <w:r w:rsidR="00390CFD">
        <w:t>Platanowa</w:t>
      </w:r>
      <w:r>
        <w:t xml:space="preserve"> pełnić będzie funkcję drogi lokalnej i wykorzystywana będzie przede wszystkim jako dojazd do zabudowy jednorodzinnej</w:t>
      </w:r>
      <w:r w:rsidRPr="00CD294D">
        <w:t>.</w:t>
      </w:r>
    </w:p>
    <w:p w14:paraId="3A7B4AC1" w14:textId="77777777" w:rsidR="009F68EE" w:rsidRPr="002C2D79" w:rsidRDefault="009F68EE" w:rsidP="009F68EE">
      <w:pPr>
        <w:pStyle w:val="Greg-tekst"/>
      </w:pPr>
      <w:r w:rsidRPr="002C2D79">
        <w:t>Na terenie objętym opracowaniem stwierdzono występowanie uzbrojenia podziemnego w postaci:</w:t>
      </w:r>
    </w:p>
    <w:p w14:paraId="26EFA781" w14:textId="77777777" w:rsidR="009F68EE" w:rsidRPr="002C2D79" w:rsidRDefault="009F68EE" w:rsidP="009F68EE">
      <w:pPr>
        <w:pStyle w:val="Greg-wypunktkreska"/>
        <w:ind w:left="1134"/>
      </w:pPr>
      <w:r w:rsidRPr="002C2D79">
        <w:t>kanalizacji sanitarnej,</w:t>
      </w:r>
    </w:p>
    <w:p w14:paraId="52F9CE16" w14:textId="77777777" w:rsidR="009F68EE" w:rsidRPr="002C2D79" w:rsidRDefault="009F68EE" w:rsidP="009F68EE">
      <w:pPr>
        <w:pStyle w:val="Greg-wypunktkreska"/>
        <w:ind w:left="1134"/>
      </w:pPr>
      <w:r w:rsidRPr="002C2D79">
        <w:t>sieci wodociągowej,</w:t>
      </w:r>
    </w:p>
    <w:p w14:paraId="5464141B" w14:textId="77777777" w:rsidR="009F68EE" w:rsidRPr="002C2D79" w:rsidRDefault="009F68EE" w:rsidP="009F68EE">
      <w:pPr>
        <w:pStyle w:val="Greg-wypunktkreska"/>
        <w:ind w:left="1134"/>
      </w:pPr>
      <w:r w:rsidRPr="002C2D79">
        <w:t>sieci gazowej,</w:t>
      </w:r>
    </w:p>
    <w:p w14:paraId="1E644227" w14:textId="77777777" w:rsidR="009F68EE" w:rsidRPr="002C2D79" w:rsidRDefault="009F68EE" w:rsidP="009F68EE">
      <w:pPr>
        <w:pStyle w:val="Greg-wypunktkreska"/>
        <w:ind w:left="1134"/>
      </w:pPr>
      <w:r w:rsidRPr="002C2D79">
        <w:t>sieci teletechnicznej,</w:t>
      </w:r>
    </w:p>
    <w:p w14:paraId="074A8CB1" w14:textId="77777777" w:rsidR="009F68EE" w:rsidRPr="002C2D79" w:rsidRDefault="009F68EE" w:rsidP="009F68EE">
      <w:pPr>
        <w:pStyle w:val="Greg-wypunktkreska"/>
        <w:ind w:left="1134"/>
      </w:pPr>
      <w:r w:rsidRPr="002C2D79">
        <w:t>sieci energetycznej.</w:t>
      </w:r>
    </w:p>
    <w:p w14:paraId="2C4A9F0B" w14:textId="77777777" w:rsidR="0064463C" w:rsidRPr="00535720" w:rsidRDefault="00DF5D21" w:rsidP="001B0F26">
      <w:pPr>
        <w:pStyle w:val="Greg-numer"/>
        <w:spacing w:line="276" w:lineRule="auto"/>
        <w:ind w:left="993"/>
      </w:pPr>
      <w:bookmarkStart w:id="7" w:name="_Toc82028185"/>
      <w:r w:rsidRPr="00535720">
        <w:t>Opis rozwiązań projektowych</w:t>
      </w:r>
      <w:bookmarkEnd w:id="7"/>
    </w:p>
    <w:p w14:paraId="159B198A" w14:textId="3D913CC6" w:rsidR="00DD3D17" w:rsidRPr="00D90C2C" w:rsidRDefault="00390CFD" w:rsidP="00D90C2C">
      <w:pPr>
        <w:pStyle w:val="Greg-numer2"/>
        <w:ind w:left="1134"/>
      </w:pPr>
      <w:bookmarkStart w:id="8" w:name="_Toc46951352"/>
      <w:bookmarkStart w:id="9" w:name="_Toc82028186"/>
      <w:r w:rsidRPr="00390CFD">
        <w:t>Droga w planie</w:t>
      </w:r>
      <w:bookmarkEnd w:id="8"/>
      <w:bookmarkEnd w:id="9"/>
    </w:p>
    <w:p w14:paraId="629ECEA5" w14:textId="78EEC9CF" w:rsidR="00390CFD" w:rsidRDefault="00390CFD" w:rsidP="00390CFD">
      <w:pPr>
        <w:pStyle w:val="Greg-tekst"/>
      </w:pPr>
      <w:r w:rsidRPr="002C2D79">
        <w:t xml:space="preserve">Projekt zakłada wybudowanie ciągu </w:t>
      </w:r>
      <w:r>
        <w:t xml:space="preserve">ulicy jednojezdniowej obramowanej krawężnikiem betonowym, wyniesionym na 4 cm. </w:t>
      </w:r>
    </w:p>
    <w:p w14:paraId="65C783E6" w14:textId="5B2C4E0C" w:rsidR="00390CFD" w:rsidRDefault="00390CFD" w:rsidP="00390CFD">
      <w:pPr>
        <w:pStyle w:val="Greg-tekst"/>
      </w:pPr>
      <w:r>
        <w:t>Projekt przewiduje realizację Inwestycji o ł</w:t>
      </w:r>
      <w:r w:rsidRPr="008B1BCA">
        <w:t>ączn</w:t>
      </w:r>
      <w:r>
        <w:t>ej</w:t>
      </w:r>
      <w:r w:rsidRPr="008B1BCA">
        <w:t xml:space="preserve"> długoś</w:t>
      </w:r>
      <w:r>
        <w:t>ci</w:t>
      </w:r>
      <w:r w:rsidRPr="008B1BCA">
        <w:t xml:space="preserve"> projektowanego układu wynosi ok. </w:t>
      </w:r>
      <w:r>
        <w:t>1</w:t>
      </w:r>
      <w:r w:rsidRPr="008B1BCA">
        <w:t>6</w:t>
      </w:r>
      <w:r>
        <w:t>0</w:t>
      </w:r>
      <w:r w:rsidRPr="008B1BCA">
        <w:t xml:space="preserve"> m.</w:t>
      </w:r>
    </w:p>
    <w:p w14:paraId="73D1BACF" w14:textId="77777777" w:rsidR="00390CFD" w:rsidRPr="002B7643" w:rsidRDefault="00390CFD" w:rsidP="00390CFD">
      <w:pPr>
        <w:pStyle w:val="Greg-tekst"/>
      </w:pPr>
      <w:r w:rsidRPr="002B7643">
        <w:lastRenderedPageBreak/>
        <w:t>W ramach Inwestycji zrealizowane zostaną następujące elementy:</w:t>
      </w:r>
    </w:p>
    <w:p w14:paraId="0D1A7016" w14:textId="1198045F" w:rsidR="00390CFD" w:rsidRPr="002B7643" w:rsidRDefault="00390CFD" w:rsidP="00390CFD">
      <w:pPr>
        <w:pStyle w:val="Greg-wypunkt"/>
        <w:ind w:left="1071" w:hanging="357"/>
      </w:pPr>
      <w:r w:rsidRPr="002B7643">
        <w:t xml:space="preserve">Rozbudowa ulicy </w:t>
      </w:r>
      <w:r>
        <w:t>Platanowej</w:t>
      </w:r>
      <w:r w:rsidRPr="002B7643">
        <w:t xml:space="preserve"> o szerokości jezdni 5,</w:t>
      </w:r>
      <w:r>
        <w:t>0</w:t>
      </w:r>
      <w:r w:rsidRPr="002B7643">
        <w:t>0 m</w:t>
      </w:r>
      <w:r>
        <w:t>,</w:t>
      </w:r>
    </w:p>
    <w:p w14:paraId="2C93D347" w14:textId="5B49054C" w:rsidR="00390CFD" w:rsidRPr="002B7643" w:rsidRDefault="00390CFD" w:rsidP="00390CFD">
      <w:pPr>
        <w:pStyle w:val="Greg-wypunkt"/>
        <w:ind w:left="1071" w:hanging="357"/>
      </w:pPr>
      <w:r w:rsidRPr="002B7643">
        <w:t>Budowa i przebudowa zjazdów</w:t>
      </w:r>
      <w:r>
        <w:t xml:space="preserve"> i dojść do posesji.</w:t>
      </w:r>
    </w:p>
    <w:p w14:paraId="3E1D1C2A" w14:textId="34892112" w:rsidR="00390CFD" w:rsidRPr="002B7643" w:rsidRDefault="00390CFD" w:rsidP="00390CFD">
      <w:pPr>
        <w:pStyle w:val="Greg-wypunkt"/>
        <w:ind w:left="1071" w:hanging="357"/>
      </w:pPr>
      <w:r w:rsidRPr="002B7643">
        <w:t xml:space="preserve">Budowa odwodnienia drogowego– wpust </w:t>
      </w:r>
      <w:r>
        <w:t xml:space="preserve">z </w:t>
      </w:r>
      <w:proofErr w:type="spellStart"/>
      <w:r>
        <w:t>przykanalikiem</w:t>
      </w:r>
      <w:proofErr w:type="spellEnd"/>
      <w:r>
        <w:t>.</w:t>
      </w:r>
    </w:p>
    <w:p w14:paraId="708B2C6C" w14:textId="77777777" w:rsidR="00390CFD" w:rsidRPr="00E2701A" w:rsidRDefault="00390CFD" w:rsidP="00390CFD">
      <w:pPr>
        <w:pStyle w:val="Greg-tekst"/>
      </w:pPr>
      <w:r w:rsidRPr="00E2701A">
        <w:t>Wjazdy do przylegających nieruchomości zaprojektowana w miejscach istniejących bram.</w:t>
      </w:r>
    </w:p>
    <w:p w14:paraId="26341BDA" w14:textId="31B6DC73" w:rsidR="00390CFD" w:rsidRDefault="00390CFD" w:rsidP="00390CFD">
      <w:pPr>
        <w:pStyle w:val="Greg-tekst"/>
      </w:pPr>
      <w:r w:rsidRPr="002C2D79">
        <w:t>Szczegóły rozwiązania w planie sytuacyjnym przedstawiono na rys. 1</w:t>
      </w:r>
      <w:r>
        <w:t xml:space="preserve"> </w:t>
      </w:r>
      <w:r w:rsidRPr="002C2D79">
        <w:t>skala 1 : 500.</w:t>
      </w:r>
    </w:p>
    <w:p w14:paraId="381D5456" w14:textId="77777777" w:rsidR="00390CFD" w:rsidRDefault="00390CFD" w:rsidP="00390CFD">
      <w:pPr>
        <w:pStyle w:val="Greg-tekst"/>
      </w:pPr>
    </w:p>
    <w:p w14:paraId="58392E6C" w14:textId="77777777" w:rsidR="00390CFD" w:rsidRPr="00E2701A" w:rsidRDefault="00390CFD" w:rsidP="00390CFD">
      <w:pPr>
        <w:pStyle w:val="Greg-tekst"/>
      </w:pPr>
      <w:bookmarkStart w:id="10" w:name="OLE_LINK9"/>
      <w:bookmarkStart w:id="11" w:name="OLE_LINK10"/>
      <w:r w:rsidRPr="00E2701A">
        <w:t>W tabeli 4.1 przedstawiono podstawowe parametry projektowanych elementów układu drogowego.</w:t>
      </w:r>
      <w:bookmarkEnd w:id="10"/>
      <w:bookmarkEnd w:id="11"/>
    </w:p>
    <w:p w14:paraId="24B6D481" w14:textId="77777777" w:rsidR="00390CFD" w:rsidRDefault="00390CFD" w:rsidP="00390CFD">
      <w:pPr>
        <w:pStyle w:val="Greg-tabel"/>
        <w:jc w:val="left"/>
      </w:pPr>
      <w:bookmarkStart w:id="12" w:name="OLE_LINK11"/>
    </w:p>
    <w:p w14:paraId="15032897" w14:textId="77777777" w:rsidR="00390CFD" w:rsidRPr="007F6D00" w:rsidRDefault="00390CFD" w:rsidP="00390CFD">
      <w:pPr>
        <w:pStyle w:val="Greg-tabel"/>
        <w:jc w:val="left"/>
      </w:pPr>
      <w:r w:rsidRPr="007F6D00">
        <w:t xml:space="preserve">Tabl. </w:t>
      </w:r>
      <w:r>
        <w:t>4</w:t>
      </w:r>
      <w:r w:rsidRPr="007F6D00">
        <w:t>.1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2835"/>
      </w:tblGrid>
      <w:tr w:rsidR="00390CFD" w:rsidRPr="00DD353E" w14:paraId="62F068F6" w14:textId="77777777" w:rsidTr="00926C4A">
        <w:trPr>
          <w:trHeight w:val="425"/>
          <w:jc w:val="center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538E686" w14:textId="77777777" w:rsidR="00390CFD" w:rsidRPr="00DD353E" w:rsidRDefault="00390CFD" w:rsidP="00390CFD">
            <w:pPr>
              <w:pStyle w:val="Greg-tabeltytwierszy"/>
              <w:rPr>
                <w:b/>
                <w:sz w:val="24"/>
              </w:rPr>
            </w:pPr>
            <w:r w:rsidRPr="00DD353E">
              <w:rPr>
                <w:b/>
                <w:sz w:val="24"/>
              </w:rPr>
              <w:t>OGÓLNE PARAMETRY TECHNICZNE</w:t>
            </w:r>
          </w:p>
        </w:tc>
      </w:tr>
      <w:tr w:rsidR="00390CFD" w:rsidRPr="00DD353E" w14:paraId="2894B18E" w14:textId="77777777" w:rsidTr="00926C4A">
        <w:trPr>
          <w:trHeight w:val="417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26F8CD47" w14:textId="77777777" w:rsidR="00390CFD" w:rsidRPr="00DD353E" w:rsidRDefault="00390CFD" w:rsidP="00390CFD">
            <w:pPr>
              <w:pStyle w:val="Greg-tabelzasadnicza"/>
              <w:rPr>
                <w:b/>
                <w:sz w:val="24"/>
              </w:rPr>
            </w:pPr>
            <w:r w:rsidRPr="00DD353E">
              <w:rPr>
                <w:b/>
                <w:sz w:val="24"/>
              </w:rPr>
              <w:t>PARAMETR TECHNICZNY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1E7E6F9" w14:textId="77777777" w:rsidR="00390CFD" w:rsidRPr="00DD353E" w:rsidRDefault="00390CFD" w:rsidP="00390CFD">
            <w:pPr>
              <w:pStyle w:val="Greg-tabelzasadnicza"/>
              <w:rPr>
                <w:b/>
                <w:sz w:val="24"/>
              </w:rPr>
            </w:pPr>
            <w:r w:rsidRPr="00DD353E">
              <w:rPr>
                <w:b/>
                <w:sz w:val="24"/>
              </w:rPr>
              <w:t>WIELKOŚĆ</w:t>
            </w:r>
          </w:p>
        </w:tc>
      </w:tr>
      <w:tr w:rsidR="00390CFD" w:rsidRPr="00DD353E" w14:paraId="1EE002EA" w14:textId="77777777" w:rsidTr="00926C4A">
        <w:trPr>
          <w:trHeight w:hRule="exact" w:val="567"/>
          <w:jc w:val="center"/>
        </w:trPr>
        <w:tc>
          <w:tcPr>
            <w:tcW w:w="6658" w:type="dxa"/>
            <w:vAlign w:val="center"/>
          </w:tcPr>
          <w:p w14:paraId="6B6C58EB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Klasa techniczna drogi</w:t>
            </w:r>
          </w:p>
        </w:tc>
        <w:tc>
          <w:tcPr>
            <w:tcW w:w="2835" w:type="dxa"/>
            <w:vAlign w:val="center"/>
          </w:tcPr>
          <w:p w14:paraId="369C2263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D</w:t>
            </w:r>
          </w:p>
        </w:tc>
      </w:tr>
      <w:tr w:rsidR="00390CFD" w:rsidRPr="00DD353E" w14:paraId="059389F9" w14:textId="77777777" w:rsidTr="00926C4A">
        <w:trPr>
          <w:trHeight w:hRule="exact" w:val="567"/>
          <w:jc w:val="center"/>
        </w:trPr>
        <w:tc>
          <w:tcPr>
            <w:tcW w:w="6658" w:type="dxa"/>
            <w:vAlign w:val="center"/>
          </w:tcPr>
          <w:p w14:paraId="12DC8169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Prędkość projektowa</w:t>
            </w:r>
          </w:p>
        </w:tc>
        <w:tc>
          <w:tcPr>
            <w:tcW w:w="2835" w:type="dxa"/>
            <w:vAlign w:val="center"/>
          </w:tcPr>
          <w:p w14:paraId="305D47AD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Vp = 40 km/h</w:t>
            </w:r>
          </w:p>
        </w:tc>
      </w:tr>
      <w:tr w:rsidR="00390CFD" w:rsidRPr="00DD353E" w14:paraId="3C3C4F27" w14:textId="77777777" w:rsidTr="00926C4A">
        <w:trPr>
          <w:trHeight w:hRule="exact" w:val="567"/>
          <w:jc w:val="center"/>
        </w:trPr>
        <w:tc>
          <w:tcPr>
            <w:tcW w:w="6658" w:type="dxa"/>
            <w:vAlign w:val="center"/>
          </w:tcPr>
          <w:p w14:paraId="0820CBEF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Przekrój poprzeczny</w:t>
            </w:r>
          </w:p>
        </w:tc>
        <w:tc>
          <w:tcPr>
            <w:tcW w:w="2835" w:type="dxa"/>
            <w:vAlign w:val="center"/>
          </w:tcPr>
          <w:p w14:paraId="6D3C4552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1x2</w:t>
            </w:r>
          </w:p>
        </w:tc>
      </w:tr>
      <w:tr w:rsidR="00390CFD" w:rsidRPr="00DD353E" w14:paraId="76F85C69" w14:textId="77777777" w:rsidTr="00926C4A">
        <w:trPr>
          <w:trHeight w:hRule="exact" w:val="567"/>
          <w:jc w:val="center"/>
        </w:trPr>
        <w:tc>
          <w:tcPr>
            <w:tcW w:w="6658" w:type="dxa"/>
            <w:vAlign w:val="center"/>
          </w:tcPr>
          <w:p w14:paraId="70B56873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Szerokość pasa ruchu</w:t>
            </w:r>
          </w:p>
        </w:tc>
        <w:tc>
          <w:tcPr>
            <w:tcW w:w="2835" w:type="dxa"/>
            <w:vAlign w:val="center"/>
          </w:tcPr>
          <w:p w14:paraId="7A750972" w14:textId="4F3402BD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2,5 m</w:t>
            </w:r>
          </w:p>
        </w:tc>
      </w:tr>
      <w:tr w:rsidR="00390CFD" w:rsidRPr="00DD353E" w14:paraId="68C35FA8" w14:textId="77777777" w:rsidTr="00926C4A">
        <w:trPr>
          <w:trHeight w:hRule="exact" w:val="567"/>
          <w:jc w:val="center"/>
        </w:trPr>
        <w:tc>
          <w:tcPr>
            <w:tcW w:w="6658" w:type="dxa"/>
            <w:vAlign w:val="center"/>
          </w:tcPr>
          <w:p w14:paraId="30F2C6A4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Kategoria obciążenia ruchem</w:t>
            </w:r>
          </w:p>
        </w:tc>
        <w:tc>
          <w:tcPr>
            <w:tcW w:w="2835" w:type="dxa"/>
            <w:vAlign w:val="center"/>
          </w:tcPr>
          <w:p w14:paraId="6CBB4E9A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KR2</w:t>
            </w:r>
          </w:p>
        </w:tc>
      </w:tr>
      <w:tr w:rsidR="00390CFD" w:rsidRPr="00DD353E" w14:paraId="5972EEE9" w14:textId="77777777" w:rsidTr="00926C4A">
        <w:trPr>
          <w:trHeight w:hRule="exact" w:val="567"/>
          <w:jc w:val="center"/>
        </w:trPr>
        <w:tc>
          <w:tcPr>
            <w:tcW w:w="6658" w:type="dxa"/>
            <w:vAlign w:val="center"/>
          </w:tcPr>
          <w:p w14:paraId="42CFA933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Wartość pochylenia poprzecznego jezdni</w:t>
            </w:r>
          </w:p>
        </w:tc>
        <w:tc>
          <w:tcPr>
            <w:tcW w:w="2835" w:type="dxa"/>
            <w:vAlign w:val="center"/>
          </w:tcPr>
          <w:p w14:paraId="339AEC95" w14:textId="581F2C23" w:rsidR="00390CFD" w:rsidRPr="00DD353E" w:rsidRDefault="005A6BFF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1,0 % - 5</w:t>
            </w:r>
            <w:r w:rsidR="00390CFD" w:rsidRPr="00DD353E">
              <w:rPr>
                <w:sz w:val="24"/>
              </w:rPr>
              <w:t>,0%</w:t>
            </w:r>
          </w:p>
        </w:tc>
      </w:tr>
      <w:bookmarkEnd w:id="12"/>
    </w:tbl>
    <w:p w14:paraId="2944583B" w14:textId="77777777" w:rsidR="00390CFD" w:rsidRPr="002C2D79" w:rsidRDefault="00390CFD" w:rsidP="00390CFD">
      <w:pPr>
        <w:pStyle w:val="Greg-tekst"/>
        <w:ind w:firstLine="0"/>
      </w:pPr>
    </w:p>
    <w:p w14:paraId="3DF9A560" w14:textId="77777777" w:rsidR="00390CFD" w:rsidRPr="002C2D79" w:rsidRDefault="00390CFD" w:rsidP="005A6BFF">
      <w:pPr>
        <w:pStyle w:val="Greg-numer2"/>
        <w:ind w:left="1134"/>
      </w:pPr>
      <w:bookmarkStart w:id="13" w:name="_Toc505514850"/>
      <w:bookmarkStart w:id="14" w:name="_Toc46951353"/>
      <w:bookmarkStart w:id="15" w:name="_Toc82028187"/>
      <w:r w:rsidRPr="002C2D79">
        <w:t>Rozwiązania wysokościowe projektowanej drogi</w:t>
      </w:r>
      <w:bookmarkEnd w:id="13"/>
      <w:bookmarkEnd w:id="14"/>
      <w:bookmarkEnd w:id="15"/>
    </w:p>
    <w:p w14:paraId="2D4A3AD4" w14:textId="77777777" w:rsidR="00390CFD" w:rsidRPr="002C2D79" w:rsidRDefault="00390CFD" w:rsidP="00390CFD">
      <w:pPr>
        <w:pStyle w:val="Greg-tekst"/>
      </w:pPr>
      <w:r w:rsidRPr="002C2D79">
        <w:t xml:space="preserve">Rozwiązanie projektowe niwelety uwarunkowane zostanie rzędnymi wysokościowymi bram wjazdowych do posesji. Sprawny odpływ wód opadowych zapewniają spadki poprzeczne i podłużne. </w:t>
      </w:r>
    </w:p>
    <w:p w14:paraId="13BFA086" w14:textId="37EF6537" w:rsidR="00390CFD" w:rsidRDefault="00390CFD" w:rsidP="00390CFD">
      <w:pPr>
        <w:pStyle w:val="Greg-tekst"/>
      </w:pPr>
      <w:r w:rsidRPr="002C2D79">
        <w:t xml:space="preserve">Spadki podłużne budowanej ulicy zawierają się w przedziale </w:t>
      </w:r>
      <w:r>
        <w:t xml:space="preserve">0,50% </w:t>
      </w:r>
      <w:r w:rsidRPr="002C2D79">
        <w:t>÷</w:t>
      </w:r>
      <w:r>
        <w:t xml:space="preserve"> 1,50% na odcinku I oraz w przedziale </w:t>
      </w:r>
      <w:r w:rsidRPr="002C2D79">
        <w:t>0,</w:t>
      </w:r>
      <w:r w:rsidR="005A6BFF">
        <w:t>15</w:t>
      </w:r>
      <w:r w:rsidRPr="002C2D79">
        <w:t xml:space="preserve">% ÷ </w:t>
      </w:r>
      <w:r w:rsidR="005A6BFF">
        <w:t>2</w:t>
      </w:r>
      <w:r w:rsidRPr="002C2D79">
        <w:t>,2</w:t>
      </w:r>
      <w:r w:rsidR="005A6BFF">
        <w:t>0</w:t>
      </w:r>
      <w:r w:rsidRPr="002C2D79">
        <w:t>%.</w:t>
      </w:r>
    </w:p>
    <w:p w14:paraId="397DEF6D" w14:textId="77777777" w:rsidR="00390CFD" w:rsidRDefault="00390CFD" w:rsidP="00390CFD">
      <w:pPr>
        <w:pStyle w:val="Greg-tekst"/>
      </w:pPr>
    </w:p>
    <w:p w14:paraId="2F56EBA9" w14:textId="3CAB98DC" w:rsidR="00390CFD" w:rsidRDefault="00390CFD" w:rsidP="00390CFD">
      <w:pPr>
        <w:pStyle w:val="Greg-tabel"/>
        <w:jc w:val="left"/>
      </w:pPr>
      <w:r>
        <w:t xml:space="preserve">Tabl. 4.2 </w:t>
      </w:r>
      <w:r w:rsidRPr="001A06F0">
        <w:t xml:space="preserve">Podstawowe parametry </w:t>
      </w:r>
      <w:r>
        <w:t xml:space="preserve">niwelety ulicy </w:t>
      </w:r>
      <w:r w:rsidR="005A6BFF">
        <w:t>Platanowej</w:t>
      </w:r>
      <w:r w:rsidRPr="001A06F0">
        <w:t>:</w:t>
      </w:r>
    </w:p>
    <w:tbl>
      <w:tblPr>
        <w:tblW w:w="893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4"/>
        <w:gridCol w:w="1239"/>
        <w:gridCol w:w="1418"/>
        <w:gridCol w:w="1103"/>
        <w:gridCol w:w="2866"/>
        <w:gridCol w:w="1701"/>
      </w:tblGrid>
      <w:tr w:rsidR="00390CFD" w:rsidRPr="00DD353E" w14:paraId="1B3C57B7" w14:textId="77777777" w:rsidTr="00926C4A">
        <w:trPr>
          <w:trHeight w:val="738"/>
        </w:trPr>
        <w:tc>
          <w:tcPr>
            <w:tcW w:w="604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349B7BAD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L.p.</w:t>
            </w:r>
          </w:p>
        </w:tc>
        <w:tc>
          <w:tcPr>
            <w:tcW w:w="1239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4BE4680D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Promień</w:t>
            </w:r>
          </w:p>
        </w:tc>
        <w:tc>
          <w:tcPr>
            <w:tcW w:w="1418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14788A26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Długość stycznej</w:t>
            </w:r>
          </w:p>
        </w:tc>
        <w:tc>
          <w:tcPr>
            <w:tcW w:w="1103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6F589BF5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Długość łuku</w:t>
            </w:r>
          </w:p>
        </w:tc>
        <w:tc>
          <w:tcPr>
            <w:tcW w:w="2866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35640323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i1, i2</w:t>
            </w:r>
          </w:p>
        </w:tc>
        <w:tc>
          <w:tcPr>
            <w:tcW w:w="1701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58D91660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Odległość od wierzchołka</w:t>
            </w:r>
          </w:p>
        </w:tc>
      </w:tr>
      <w:tr w:rsidR="00390CFD" w:rsidRPr="00DD353E" w14:paraId="44131438" w14:textId="77777777" w:rsidTr="00DD353E">
        <w:trPr>
          <w:trHeight w:hRule="exact" w:val="567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97A5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72E6" w14:textId="733C2CA7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D938" w14:textId="15E0FC4F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EFF8" w14:textId="760AC2D2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C087" w14:textId="5C50F396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i1 = -</w:t>
            </w:r>
            <w:r w:rsidR="005A6BFF" w:rsidRPr="00DD353E">
              <w:rPr>
                <w:sz w:val="24"/>
              </w:rPr>
              <w:t>2</w:t>
            </w:r>
            <w:r w:rsidRPr="00DD353E">
              <w:rPr>
                <w:sz w:val="24"/>
              </w:rPr>
              <w:t>,</w:t>
            </w:r>
            <w:r w:rsidR="005A6BFF" w:rsidRPr="00DD353E">
              <w:rPr>
                <w:sz w:val="24"/>
              </w:rPr>
              <w:t>2</w:t>
            </w:r>
            <w:r w:rsidRPr="00DD353E">
              <w:rPr>
                <w:sz w:val="24"/>
              </w:rPr>
              <w:t xml:space="preserve">0 %, i2 = </w:t>
            </w:r>
            <w:r w:rsidR="005A6BFF" w:rsidRPr="00DD353E">
              <w:rPr>
                <w:sz w:val="24"/>
              </w:rPr>
              <w:t>0</w:t>
            </w:r>
            <w:r w:rsidRPr="00DD353E">
              <w:rPr>
                <w:sz w:val="24"/>
              </w:rPr>
              <w:t>,</w:t>
            </w:r>
            <w:r w:rsidR="005A6BFF" w:rsidRPr="00DD353E">
              <w:rPr>
                <w:sz w:val="24"/>
              </w:rPr>
              <w:t>1</w:t>
            </w:r>
            <w:r w:rsidRPr="00DD353E">
              <w:rPr>
                <w:sz w:val="24"/>
              </w:rPr>
              <w:t>5 %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AE72A" w14:textId="07704455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</w:tr>
      <w:tr w:rsidR="00390CFD" w:rsidRPr="00DD353E" w14:paraId="2F435B07" w14:textId="77777777" w:rsidTr="00DD353E">
        <w:trPr>
          <w:trHeight w:hRule="exact" w:val="567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79A4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657E" w14:textId="48378F0D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C767" w14:textId="5378468E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9801" w14:textId="6689E738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3330" w14:textId="31D4D6FE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 xml:space="preserve">i1 = </w:t>
            </w:r>
            <w:r w:rsidR="005A6BFF" w:rsidRPr="00DD353E">
              <w:rPr>
                <w:sz w:val="24"/>
              </w:rPr>
              <w:t>0</w:t>
            </w:r>
            <w:r w:rsidRPr="00DD353E">
              <w:rPr>
                <w:sz w:val="24"/>
              </w:rPr>
              <w:t>,</w:t>
            </w:r>
            <w:r w:rsidR="005A6BFF" w:rsidRPr="00DD353E">
              <w:rPr>
                <w:sz w:val="24"/>
              </w:rPr>
              <w:t>1</w:t>
            </w:r>
            <w:r w:rsidRPr="00DD353E">
              <w:rPr>
                <w:sz w:val="24"/>
              </w:rPr>
              <w:t>5 %, i2 = -</w:t>
            </w:r>
            <w:r w:rsidR="005A6BFF" w:rsidRPr="00DD353E">
              <w:rPr>
                <w:sz w:val="24"/>
              </w:rPr>
              <w:t>2</w:t>
            </w:r>
            <w:r w:rsidRPr="00DD353E">
              <w:rPr>
                <w:sz w:val="24"/>
              </w:rPr>
              <w:t>,</w:t>
            </w:r>
            <w:r w:rsidR="005A6BFF" w:rsidRPr="00DD353E">
              <w:rPr>
                <w:sz w:val="24"/>
              </w:rPr>
              <w:t>2</w:t>
            </w:r>
            <w:r w:rsidRPr="00DD353E">
              <w:rPr>
                <w:sz w:val="24"/>
              </w:rPr>
              <w:t>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65D39" w14:textId="78FA31EA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</w:tr>
      <w:tr w:rsidR="00390CFD" w:rsidRPr="00DD353E" w14:paraId="25E13214" w14:textId="77777777" w:rsidTr="00DD353E">
        <w:trPr>
          <w:trHeight w:hRule="exact" w:val="567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E33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1B62" w14:textId="69A99FB7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4290" w14:textId="0A4A9102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5E7B" w14:textId="1677BAEB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A287" w14:textId="2E512EB4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 xml:space="preserve">i1 = </w:t>
            </w:r>
            <w:r w:rsidR="005A6BFF" w:rsidRPr="00DD353E">
              <w:rPr>
                <w:sz w:val="24"/>
              </w:rPr>
              <w:t>2</w:t>
            </w:r>
            <w:r w:rsidRPr="00DD353E">
              <w:rPr>
                <w:sz w:val="24"/>
              </w:rPr>
              <w:t>,2</w:t>
            </w:r>
            <w:r w:rsidR="005A6BFF" w:rsidRPr="00DD353E">
              <w:rPr>
                <w:sz w:val="24"/>
              </w:rPr>
              <w:t>0</w:t>
            </w:r>
            <w:r w:rsidRPr="00DD353E">
              <w:rPr>
                <w:sz w:val="24"/>
              </w:rPr>
              <w:t xml:space="preserve"> %, i2 = -</w:t>
            </w:r>
            <w:r w:rsidR="005A6BFF" w:rsidRPr="00DD353E">
              <w:rPr>
                <w:sz w:val="24"/>
              </w:rPr>
              <w:t>1</w:t>
            </w:r>
            <w:r w:rsidRPr="00DD353E">
              <w:rPr>
                <w:sz w:val="24"/>
              </w:rPr>
              <w:t>,</w:t>
            </w:r>
            <w:r w:rsidR="005A6BFF" w:rsidRPr="00DD353E">
              <w:rPr>
                <w:sz w:val="24"/>
              </w:rPr>
              <w:t>10</w:t>
            </w:r>
            <w:r w:rsidRPr="00DD353E">
              <w:rPr>
                <w:sz w:val="24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8C2AC" w14:textId="3159E851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</w:tr>
      <w:tr w:rsidR="00390CFD" w:rsidRPr="00DD353E" w14:paraId="537013D6" w14:textId="77777777" w:rsidTr="00DD353E">
        <w:trPr>
          <w:trHeight w:hRule="exact" w:val="567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EAD4" w14:textId="77777777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9E63" w14:textId="5601D91E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E780" w14:textId="45367A62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E16F" w14:textId="2B610CD8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212F" w14:textId="0272C15A" w:rsidR="00390CFD" w:rsidRPr="00DD353E" w:rsidRDefault="00390CFD" w:rsidP="00390CFD">
            <w:pPr>
              <w:pStyle w:val="Greg-tabelzasadnicza"/>
              <w:rPr>
                <w:sz w:val="24"/>
              </w:rPr>
            </w:pPr>
            <w:r w:rsidRPr="00DD353E">
              <w:rPr>
                <w:sz w:val="24"/>
              </w:rPr>
              <w:t>i1 = -</w:t>
            </w:r>
            <w:r w:rsidR="005A6BFF" w:rsidRPr="00DD353E">
              <w:rPr>
                <w:sz w:val="24"/>
              </w:rPr>
              <w:t>1</w:t>
            </w:r>
            <w:r w:rsidRPr="00DD353E">
              <w:rPr>
                <w:sz w:val="24"/>
              </w:rPr>
              <w:t>,</w:t>
            </w:r>
            <w:r w:rsidR="005A6BFF" w:rsidRPr="00DD353E">
              <w:rPr>
                <w:sz w:val="24"/>
              </w:rPr>
              <w:t>10</w:t>
            </w:r>
            <w:r w:rsidRPr="00DD353E">
              <w:rPr>
                <w:sz w:val="24"/>
              </w:rPr>
              <w:t xml:space="preserve"> %, i2 = 0,</w:t>
            </w:r>
            <w:r w:rsidR="005A6BFF" w:rsidRPr="00DD353E">
              <w:rPr>
                <w:sz w:val="24"/>
              </w:rPr>
              <w:t>5</w:t>
            </w:r>
            <w:r w:rsidRPr="00DD353E">
              <w:rPr>
                <w:sz w:val="24"/>
              </w:rPr>
              <w:t>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02FB4F" w14:textId="613241F7" w:rsidR="00390CFD" w:rsidRPr="00DD353E" w:rsidRDefault="00390CFD" w:rsidP="00390CFD">
            <w:pPr>
              <w:pStyle w:val="Greg-tabelzasadnicza"/>
              <w:rPr>
                <w:sz w:val="24"/>
              </w:rPr>
            </w:pPr>
          </w:p>
        </w:tc>
      </w:tr>
    </w:tbl>
    <w:p w14:paraId="35F92313" w14:textId="3392369A" w:rsidR="00390CFD" w:rsidRDefault="00390CFD" w:rsidP="00390CFD">
      <w:pPr>
        <w:pStyle w:val="Greg-tekst"/>
      </w:pPr>
    </w:p>
    <w:p w14:paraId="0B457FB9" w14:textId="736A8DE1" w:rsidR="00DD353E" w:rsidRDefault="00DD353E" w:rsidP="00390CFD">
      <w:pPr>
        <w:pStyle w:val="Greg-tekst"/>
      </w:pPr>
    </w:p>
    <w:p w14:paraId="59D1DA63" w14:textId="79F8BF0D" w:rsidR="00DD353E" w:rsidRDefault="00DD353E" w:rsidP="00390CFD">
      <w:pPr>
        <w:pStyle w:val="Greg-tekst"/>
      </w:pPr>
    </w:p>
    <w:p w14:paraId="31C3641F" w14:textId="77777777" w:rsidR="00390CFD" w:rsidRPr="002C2D79" w:rsidRDefault="00390CFD" w:rsidP="005A6BFF">
      <w:pPr>
        <w:pStyle w:val="Greg-numer2"/>
        <w:ind w:left="1134"/>
      </w:pPr>
      <w:bookmarkStart w:id="16" w:name="_Toc505514851"/>
      <w:bookmarkStart w:id="17" w:name="_Toc46951354"/>
      <w:bookmarkStart w:id="18" w:name="_Toc82028188"/>
      <w:r w:rsidRPr="002C2D79">
        <w:lastRenderedPageBreak/>
        <w:t>Przekroje normalne</w:t>
      </w:r>
      <w:bookmarkEnd w:id="16"/>
      <w:bookmarkEnd w:id="17"/>
      <w:bookmarkEnd w:id="18"/>
    </w:p>
    <w:p w14:paraId="2FE4D965" w14:textId="7FFE4412" w:rsidR="00390CFD" w:rsidRDefault="00390CFD" w:rsidP="00390CFD">
      <w:pPr>
        <w:pStyle w:val="Greg-tekst"/>
      </w:pPr>
      <w:r w:rsidRPr="002C2D79">
        <w:t>Przekroje normalne oraz szczegóły konstrukcyjne ulicy przedstawiono na rys. 3 (skala 1:</w:t>
      </w:r>
      <w:r w:rsidR="005A6BFF">
        <w:t>7</w:t>
      </w:r>
      <w:r w:rsidRPr="002C2D79">
        <w:t>5). Projektuje się następującą konstrukcję:</w:t>
      </w:r>
    </w:p>
    <w:p w14:paraId="7974D340" w14:textId="77777777" w:rsidR="00390CFD" w:rsidRDefault="00390CFD" w:rsidP="00390CFD">
      <w:pPr>
        <w:pStyle w:val="Greg-tekst"/>
      </w:pPr>
    </w:p>
    <w:p w14:paraId="3D2FFCFD" w14:textId="412FFA67" w:rsidR="00390CFD" w:rsidRPr="005A6BFF" w:rsidRDefault="00390CFD" w:rsidP="005A6BFF">
      <w:pPr>
        <w:pStyle w:val="Greg-tekst"/>
      </w:pPr>
      <w:r w:rsidRPr="00FD207E">
        <w:t>Konst</w:t>
      </w:r>
      <w:r>
        <w:t xml:space="preserve">rukcja nowej nawierzchni ulicy </w:t>
      </w:r>
      <w:r w:rsidR="005A6BFF">
        <w:t>Platanowej na odcinku do km 0+088,53</w:t>
      </w:r>
      <w:r w:rsidRPr="00FD207E"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25"/>
        <w:gridCol w:w="832"/>
      </w:tblGrid>
      <w:tr w:rsidR="00390CFD" w:rsidRPr="00343BDC" w14:paraId="10117553" w14:textId="77777777" w:rsidTr="00390CFD">
        <w:trPr>
          <w:cantSplit/>
          <w:trHeight w:val="397"/>
        </w:trPr>
        <w:tc>
          <w:tcPr>
            <w:tcW w:w="709" w:type="dxa"/>
            <w:vMerge w:val="restart"/>
            <w:textDirection w:val="btLr"/>
          </w:tcPr>
          <w:p w14:paraId="02FA36C5" w14:textId="77777777" w:rsidR="00390CFD" w:rsidRPr="008C71F6" w:rsidRDefault="00390CFD" w:rsidP="00390CFD">
            <w:pPr>
              <w:pStyle w:val="Greg-tabelzasadnicza"/>
              <w:rPr>
                <w:szCs w:val="20"/>
              </w:rPr>
            </w:pPr>
            <w:r w:rsidRPr="008C71F6">
              <w:t xml:space="preserve">Górne </w:t>
            </w:r>
            <w:r>
              <w:br/>
            </w:r>
            <w:r w:rsidRPr="008C71F6">
              <w:t>warstwy</w:t>
            </w:r>
          </w:p>
        </w:tc>
        <w:tc>
          <w:tcPr>
            <w:tcW w:w="7525" w:type="dxa"/>
            <w:vAlign w:val="center"/>
          </w:tcPr>
          <w:p w14:paraId="5413CA27" w14:textId="77777777" w:rsidR="00390CFD" w:rsidRPr="005A6BFF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5A6BFF">
              <w:rPr>
                <w:sz w:val="24"/>
              </w:rPr>
              <w:t>warstwa ścieralna z kostki betonowej kolor szary</w:t>
            </w:r>
          </w:p>
        </w:tc>
        <w:tc>
          <w:tcPr>
            <w:tcW w:w="832" w:type="dxa"/>
            <w:vAlign w:val="center"/>
          </w:tcPr>
          <w:p w14:paraId="163F28EB" w14:textId="77777777" w:rsidR="00390CFD" w:rsidRPr="005A6BFF" w:rsidRDefault="00390CFD" w:rsidP="00390CFD">
            <w:pPr>
              <w:pStyle w:val="Greg-tabelzasadnicza"/>
              <w:jc w:val="right"/>
              <w:rPr>
                <w:sz w:val="24"/>
              </w:rPr>
            </w:pPr>
            <w:r w:rsidRPr="005A6BFF">
              <w:rPr>
                <w:sz w:val="24"/>
              </w:rPr>
              <w:t>8 cm</w:t>
            </w:r>
          </w:p>
        </w:tc>
      </w:tr>
      <w:tr w:rsidR="00390CFD" w:rsidRPr="00343BDC" w14:paraId="3E24241C" w14:textId="77777777" w:rsidTr="00390CFD">
        <w:trPr>
          <w:cantSplit/>
          <w:trHeight w:val="397"/>
        </w:trPr>
        <w:tc>
          <w:tcPr>
            <w:tcW w:w="709" w:type="dxa"/>
            <w:vMerge/>
          </w:tcPr>
          <w:p w14:paraId="08CE9C3D" w14:textId="77777777" w:rsidR="00390CFD" w:rsidRPr="008C71F6" w:rsidRDefault="00390CFD" w:rsidP="00390CFD">
            <w:pPr>
              <w:pStyle w:val="Greg-tabelzasadnicza"/>
            </w:pPr>
          </w:p>
        </w:tc>
        <w:tc>
          <w:tcPr>
            <w:tcW w:w="7525" w:type="dxa"/>
            <w:vAlign w:val="center"/>
          </w:tcPr>
          <w:p w14:paraId="794C94A4" w14:textId="77777777" w:rsidR="00390CFD" w:rsidRPr="005A6BFF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5A6BFF">
              <w:rPr>
                <w:sz w:val="24"/>
              </w:rPr>
              <w:t>podsypka cementowo- piaskowa 1:4</w:t>
            </w:r>
          </w:p>
        </w:tc>
        <w:tc>
          <w:tcPr>
            <w:tcW w:w="832" w:type="dxa"/>
            <w:vAlign w:val="center"/>
          </w:tcPr>
          <w:p w14:paraId="09EF5889" w14:textId="77777777" w:rsidR="00390CFD" w:rsidRPr="005A6BFF" w:rsidRDefault="00390CFD" w:rsidP="00390CFD">
            <w:pPr>
              <w:pStyle w:val="Greg-tabelzasadnicza"/>
              <w:jc w:val="right"/>
              <w:rPr>
                <w:sz w:val="24"/>
              </w:rPr>
            </w:pPr>
            <w:r w:rsidRPr="005A6BFF">
              <w:rPr>
                <w:sz w:val="24"/>
              </w:rPr>
              <w:t>3 cm</w:t>
            </w:r>
          </w:p>
        </w:tc>
      </w:tr>
      <w:tr w:rsidR="00390CFD" w:rsidRPr="00343BDC" w14:paraId="20F68D99" w14:textId="77777777" w:rsidTr="00390CFD">
        <w:trPr>
          <w:cantSplit/>
          <w:trHeight w:val="397"/>
        </w:trPr>
        <w:tc>
          <w:tcPr>
            <w:tcW w:w="709" w:type="dxa"/>
            <w:vMerge/>
          </w:tcPr>
          <w:p w14:paraId="0B8A23B0" w14:textId="77777777" w:rsidR="00390CFD" w:rsidRPr="008C71F6" w:rsidRDefault="00390CFD" w:rsidP="00390CFD">
            <w:pPr>
              <w:pStyle w:val="Greg-tabelzasadnicza"/>
            </w:pPr>
          </w:p>
        </w:tc>
        <w:tc>
          <w:tcPr>
            <w:tcW w:w="7525" w:type="dxa"/>
            <w:vAlign w:val="center"/>
          </w:tcPr>
          <w:p w14:paraId="4D87BE6D" w14:textId="77777777" w:rsidR="00390CFD" w:rsidRPr="005A6BFF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5A6BFF">
              <w:rPr>
                <w:sz w:val="24"/>
              </w:rPr>
              <w:t>podbudowa pomocnicza z mieszanki niezwiązanej z kruszywem C</w:t>
            </w:r>
            <w:r w:rsidRPr="005A6BFF">
              <w:rPr>
                <w:sz w:val="24"/>
                <w:vertAlign w:val="subscript"/>
              </w:rPr>
              <w:t>90/3</w:t>
            </w:r>
          </w:p>
        </w:tc>
        <w:tc>
          <w:tcPr>
            <w:tcW w:w="832" w:type="dxa"/>
            <w:vAlign w:val="center"/>
          </w:tcPr>
          <w:p w14:paraId="6BA12ADF" w14:textId="778213F6" w:rsidR="00390CFD" w:rsidRPr="005A6BFF" w:rsidRDefault="00390CFD" w:rsidP="00390CFD">
            <w:pPr>
              <w:pStyle w:val="Greg-tabelzasadnicza"/>
              <w:jc w:val="right"/>
              <w:rPr>
                <w:sz w:val="24"/>
              </w:rPr>
            </w:pPr>
            <w:r w:rsidRPr="005A6BFF">
              <w:rPr>
                <w:sz w:val="24"/>
              </w:rPr>
              <w:t>2</w:t>
            </w:r>
            <w:r w:rsidR="005A6BFF">
              <w:rPr>
                <w:sz w:val="24"/>
              </w:rPr>
              <w:t>0</w:t>
            </w:r>
            <w:r w:rsidRPr="005A6BFF">
              <w:rPr>
                <w:sz w:val="24"/>
              </w:rPr>
              <w:t xml:space="preserve"> cm</w:t>
            </w:r>
          </w:p>
        </w:tc>
      </w:tr>
      <w:tr w:rsidR="00390CFD" w:rsidRPr="00343BDC" w14:paraId="49F22416" w14:textId="77777777" w:rsidTr="00390CFD">
        <w:trPr>
          <w:trHeight w:hRule="exact" w:val="45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A2DF4E" w14:textId="77777777" w:rsidR="00390CFD" w:rsidRPr="008C71F6" w:rsidRDefault="00390CFD" w:rsidP="00390CFD">
            <w:pPr>
              <w:pStyle w:val="Greg-tabelzasadnicza"/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5D7A11" w14:textId="77777777" w:rsidR="00390CFD" w:rsidRPr="005A6BFF" w:rsidRDefault="00390CFD" w:rsidP="00390CFD">
            <w:pPr>
              <w:pStyle w:val="Greg-tabelzasadnicza"/>
              <w:rPr>
                <w:sz w:val="24"/>
              </w:rPr>
            </w:pPr>
            <w:r w:rsidRPr="005A6BFF">
              <w:rPr>
                <w:sz w:val="24"/>
              </w:rPr>
              <w:t>E</w:t>
            </w:r>
            <w:r w:rsidRPr="005A6BFF">
              <w:rPr>
                <w:sz w:val="24"/>
                <w:vertAlign w:val="subscript"/>
              </w:rPr>
              <w:t>2</w:t>
            </w:r>
            <w:r w:rsidRPr="005A6BFF">
              <w:rPr>
                <w:sz w:val="24"/>
              </w:rPr>
              <w:t>≥80 MPa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20CA00" w14:textId="77777777" w:rsidR="00390CFD" w:rsidRPr="005A6BFF" w:rsidRDefault="00390CFD" w:rsidP="00390CFD">
            <w:pPr>
              <w:pStyle w:val="Greg-tabelzasadnicza"/>
              <w:rPr>
                <w:sz w:val="24"/>
              </w:rPr>
            </w:pPr>
          </w:p>
        </w:tc>
      </w:tr>
      <w:tr w:rsidR="00390CFD" w:rsidRPr="00343BDC" w14:paraId="4E5FFA41" w14:textId="77777777" w:rsidTr="00390CFD">
        <w:trPr>
          <w:trHeight w:val="6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695F41C5" w14:textId="77777777" w:rsidR="00390CFD" w:rsidRPr="008C71F6" w:rsidRDefault="00390CFD" w:rsidP="00390CFD">
            <w:pPr>
              <w:pStyle w:val="Greg-tabelzasadnicza"/>
            </w:pPr>
            <w:r w:rsidRPr="008C71F6">
              <w:t>Dolne warstwy</w:t>
            </w:r>
          </w:p>
        </w:tc>
        <w:tc>
          <w:tcPr>
            <w:tcW w:w="7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2459" w14:textId="77777777" w:rsidR="00390CFD" w:rsidRPr="005A6BFF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5A6BFF">
              <w:rPr>
                <w:sz w:val="24"/>
              </w:rPr>
              <w:t>grunt stabilizowany cementem C</w:t>
            </w:r>
            <w:r w:rsidRPr="005A6BFF">
              <w:rPr>
                <w:sz w:val="24"/>
                <w:vertAlign w:val="subscript"/>
              </w:rPr>
              <w:t>1,5/2</w:t>
            </w:r>
            <w:r w:rsidRPr="005A6BFF">
              <w:rPr>
                <w:sz w:val="24"/>
              </w:rPr>
              <w:t xml:space="preserve"> R</w:t>
            </w:r>
            <w:r w:rsidRPr="005A6BFF">
              <w:rPr>
                <w:sz w:val="24"/>
                <w:vertAlign w:val="subscript"/>
              </w:rPr>
              <w:t>m</w:t>
            </w:r>
            <w:r w:rsidRPr="005A6BFF">
              <w:rPr>
                <w:sz w:val="24"/>
              </w:rPr>
              <w:t xml:space="preserve"> ≤ 4 MPa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E0E85" w14:textId="3DE4A4A1" w:rsidR="00390CFD" w:rsidRPr="005A6BFF" w:rsidRDefault="005A6BFF" w:rsidP="00390CFD">
            <w:pPr>
              <w:pStyle w:val="Greg-tabelzasadnicza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  <w:r w:rsidR="00390CFD" w:rsidRPr="005A6BFF">
              <w:rPr>
                <w:sz w:val="24"/>
              </w:rPr>
              <w:t xml:space="preserve"> cm</w:t>
            </w:r>
          </w:p>
        </w:tc>
      </w:tr>
      <w:tr w:rsidR="00390CFD" w:rsidRPr="00343BDC" w14:paraId="7D9640B9" w14:textId="77777777" w:rsidTr="00390CFD">
        <w:trPr>
          <w:trHeight w:val="334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</w:tcBorders>
            <w:textDirection w:val="btLr"/>
          </w:tcPr>
          <w:p w14:paraId="531065B4" w14:textId="77777777" w:rsidR="00390CFD" w:rsidRPr="008C71F6" w:rsidRDefault="00390CFD" w:rsidP="00390CFD">
            <w:pPr>
              <w:pStyle w:val="Greg-tabelzasadnicza"/>
            </w:pPr>
          </w:p>
        </w:tc>
        <w:tc>
          <w:tcPr>
            <w:tcW w:w="7525" w:type="dxa"/>
            <w:tcBorders>
              <w:top w:val="single" w:sz="4" w:space="0" w:color="auto"/>
              <w:bottom w:val="nil"/>
            </w:tcBorders>
            <w:vAlign w:val="center"/>
          </w:tcPr>
          <w:p w14:paraId="371A9F48" w14:textId="54316788" w:rsidR="00390CFD" w:rsidRPr="005A6BFF" w:rsidRDefault="00390CFD" w:rsidP="00390CFD">
            <w:pPr>
              <w:pStyle w:val="Greg-tabelzasadnicza"/>
              <w:rPr>
                <w:sz w:val="24"/>
              </w:rPr>
            </w:pPr>
            <w:r w:rsidRPr="005A6BFF">
              <w:rPr>
                <w:sz w:val="24"/>
              </w:rPr>
              <w:t>E</w:t>
            </w:r>
            <w:r w:rsidRPr="005A6BFF">
              <w:rPr>
                <w:sz w:val="24"/>
                <w:vertAlign w:val="subscript"/>
              </w:rPr>
              <w:t>2</w:t>
            </w:r>
            <w:r w:rsidRPr="005A6BFF">
              <w:rPr>
                <w:sz w:val="24"/>
              </w:rPr>
              <w:t>≥</w:t>
            </w:r>
            <w:r w:rsidR="005A6BFF">
              <w:rPr>
                <w:sz w:val="24"/>
              </w:rPr>
              <w:t>3</w:t>
            </w:r>
            <w:r w:rsidRPr="005A6BFF">
              <w:rPr>
                <w:sz w:val="24"/>
              </w:rPr>
              <w:t>0 MPa</w:t>
            </w:r>
          </w:p>
        </w:tc>
        <w:tc>
          <w:tcPr>
            <w:tcW w:w="83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35D4E6C" w14:textId="77777777" w:rsidR="00390CFD" w:rsidRPr="005A6BFF" w:rsidRDefault="00390CFD" w:rsidP="00390CFD">
            <w:pPr>
              <w:pStyle w:val="Greg-tabelzasadnicza"/>
              <w:rPr>
                <w:sz w:val="24"/>
              </w:rPr>
            </w:pPr>
          </w:p>
        </w:tc>
      </w:tr>
    </w:tbl>
    <w:p w14:paraId="083E01F4" w14:textId="77777777" w:rsidR="00390CFD" w:rsidRDefault="00390CFD" w:rsidP="00390CFD">
      <w:pPr>
        <w:pStyle w:val="Greg-tekst"/>
        <w:rPr>
          <w:sz w:val="22"/>
          <w:szCs w:val="22"/>
        </w:rPr>
      </w:pPr>
    </w:p>
    <w:p w14:paraId="1D8790BB" w14:textId="1A6D96DC" w:rsidR="005A6BFF" w:rsidRPr="005A6BFF" w:rsidRDefault="005A6BFF" w:rsidP="005A6BFF">
      <w:pPr>
        <w:pStyle w:val="Greg-tekst"/>
      </w:pPr>
      <w:r w:rsidRPr="00FD207E">
        <w:t>Konst</w:t>
      </w:r>
      <w:r>
        <w:t>rukcja nowej nawierzchni ulicy Platanowej na odcinku od km 0+088,53</w:t>
      </w:r>
      <w:r w:rsidRPr="00FD207E"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25"/>
        <w:gridCol w:w="832"/>
      </w:tblGrid>
      <w:tr w:rsidR="005A6BFF" w:rsidRPr="00343BDC" w14:paraId="098A814A" w14:textId="77777777" w:rsidTr="00C32BF2">
        <w:trPr>
          <w:cantSplit/>
          <w:trHeight w:val="397"/>
        </w:trPr>
        <w:tc>
          <w:tcPr>
            <w:tcW w:w="709" w:type="dxa"/>
            <w:vMerge w:val="restart"/>
            <w:textDirection w:val="btLr"/>
          </w:tcPr>
          <w:p w14:paraId="74C81AA4" w14:textId="77777777" w:rsidR="005A6BFF" w:rsidRPr="008C71F6" w:rsidRDefault="005A6BFF" w:rsidP="00C32BF2">
            <w:pPr>
              <w:pStyle w:val="Greg-tabelzasadnicza"/>
              <w:rPr>
                <w:szCs w:val="20"/>
              </w:rPr>
            </w:pPr>
            <w:r w:rsidRPr="008C71F6">
              <w:t xml:space="preserve">Górne </w:t>
            </w:r>
            <w:r>
              <w:br/>
            </w:r>
            <w:r w:rsidRPr="008C71F6">
              <w:t>warstwy</w:t>
            </w:r>
          </w:p>
        </w:tc>
        <w:tc>
          <w:tcPr>
            <w:tcW w:w="7525" w:type="dxa"/>
            <w:vAlign w:val="center"/>
          </w:tcPr>
          <w:p w14:paraId="3BB2F512" w14:textId="77777777" w:rsidR="005A6BFF" w:rsidRPr="005A6BFF" w:rsidRDefault="005A6BFF" w:rsidP="00C32BF2">
            <w:pPr>
              <w:pStyle w:val="Greg-tabelzasadnicza"/>
              <w:jc w:val="left"/>
              <w:rPr>
                <w:sz w:val="24"/>
              </w:rPr>
            </w:pPr>
            <w:r w:rsidRPr="005A6BFF">
              <w:rPr>
                <w:sz w:val="24"/>
              </w:rPr>
              <w:t>warstwa ścieralna z kostki betonowej kolor szary</w:t>
            </w:r>
          </w:p>
        </w:tc>
        <w:tc>
          <w:tcPr>
            <w:tcW w:w="832" w:type="dxa"/>
            <w:vAlign w:val="center"/>
          </w:tcPr>
          <w:p w14:paraId="5B70982B" w14:textId="77777777" w:rsidR="005A6BFF" w:rsidRPr="005A6BFF" w:rsidRDefault="005A6BFF" w:rsidP="00C32BF2">
            <w:pPr>
              <w:pStyle w:val="Greg-tabelzasadnicza"/>
              <w:jc w:val="right"/>
              <w:rPr>
                <w:sz w:val="24"/>
              </w:rPr>
            </w:pPr>
            <w:r w:rsidRPr="005A6BFF">
              <w:rPr>
                <w:sz w:val="24"/>
              </w:rPr>
              <w:t>8 cm</w:t>
            </w:r>
          </w:p>
        </w:tc>
      </w:tr>
      <w:tr w:rsidR="005A6BFF" w:rsidRPr="00343BDC" w14:paraId="1ED5B669" w14:textId="77777777" w:rsidTr="00C32BF2">
        <w:trPr>
          <w:cantSplit/>
          <w:trHeight w:val="397"/>
        </w:trPr>
        <w:tc>
          <w:tcPr>
            <w:tcW w:w="709" w:type="dxa"/>
            <w:vMerge/>
          </w:tcPr>
          <w:p w14:paraId="218EBB4B" w14:textId="77777777" w:rsidR="005A6BFF" w:rsidRPr="008C71F6" w:rsidRDefault="005A6BFF" w:rsidP="00C32BF2">
            <w:pPr>
              <w:pStyle w:val="Greg-tabelzasadnicza"/>
            </w:pPr>
          </w:p>
        </w:tc>
        <w:tc>
          <w:tcPr>
            <w:tcW w:w="7525" w:type="dxa"/>
            <w:vAlign w:val="center"/>
          </w:tcPr>
          <w:p w14:paraId="7BB3E3B1" w14:textId="77777777" w:rsidR="005A6BFF" w:rsidRPr="005A6BFF" w:rsidRDefault="005A6BFF" w:rsidP="00C32BF2">
            <w:pPr>
              <w:pStyle w:val="Greg-tabelzasadnicza"/>
              <w:jc w:val="left"/>
              <w:rPr>
                <w:sz w:val="24"/>
              </w:rPr>
            </w:pPr>
            <w:r w:rsidRPr="005A6BFF">
              <w:rPr>
                <w:sz w:val="24"/>
              </w:rPr>
              <w:t>podsypka cementowo- piaskowa 1:4</w:t>
            </w:r>
          </w:p>
        </w:tc>
        <w:tc>
          <w:tcPr>
            <w:tcW w:w="832" w:type="dxa"/>
            <w:vAlign w:val="center"/>
          </w:tcPr>
          <w:p w14:paraId="3F32E706" w14:textId="77777777" w:rsidR="005A6BFF" w:rsidRPr="005A6BFF" w:rsidRDefault="005A6BFF" w:rsidP="00C32BF2">
            <w:pPr>
              <w:pStyle w:val="Greg-tabelzasadnicza"/>
              <w:jc w:val="right"/>
              <w:rPr>
                <w:sz w:val="24"/>
              </w:rPr>
            </w:pPr>
            <w:r w:rsidRPr="005A6BFF">
              <w:rPr>
                <w:sz w:val="24"/>
              </w:rPr>
              <w:t>3 cm</w:t>
            </w:r>
          </w:p>
        </w:tc>
      </w:tr>
      <w:tr w:rsidR="005A6BFF" w:rsidRPr="00343BDC" w14:paraId="0F33D0DF" w14:textId="77777777" w:rsidTr="00C32BF2">
        <w:trPr>
          <w:cantSplit/>
          <w:trHeight w:val="397"/>
        </w:trPr>
        <w:tc>
          <w:tcPr>
            <w:tcW w:w="709" w:type="dxa"/>
            <w:vMerge/>
          </w:tcPr>
          <w:p w14:paraId="07C39CD6" w14:textId="77777777" w:rsidR="005A6BFF" w:rsidRPr="008C71F6" w:rsidRDefault="005A6BFF" w:rsidP="00C32BF2">
            <w:pPr>
              <w:pStyle w:val="Greg-tabelzasadnicza"/>
            </w:pPr>
          </w:p>
        </w:tc>
        <w:tc>
          <w:tcPr>
            <w:tcW w:w="7525" w:type="dxa"/>
            <w:vAlign w:val="center"/>
          </w:tcPr>
          <w:p w14:paraId="7664642D" w14:textId="77777777" w:rsidR="005A6BFF" w:rsidRPr="005A6BFF" w:rsidRDefault="005A6BFF" w:rsidP="00C32BF2">
            <w:pPr>
              <w:pStyle w:val="Greg-tabelzasadnicza"/>
              <w:jc w:val="left"/>
              <w:rPr>
                <w:sz w:val="24"/>
              </w:rPr>
            </w:pPr>
            <w:r w:rsidRPr="005A6BFF">
              <w:rPr>
                <w:sz w:val="24"/>
              </w:rPr>
              <w:t>podbudowa pomocnicza z mieszanki niezwiązanej z kruszywem C</w:t>
            </w:r>
            <w:r w:rsidRPr="005A6BFF">
              <w:rPr>
                <w:sz w:val="24"/>
                <w:vertAlign w:val="subscript"/>
              </w:rPr>
              <w:t>90/3</w:t>
            </w:r>
          </w:p>
        </w:tc>
        <w:tc>
          <w:tcPr>
            <w:tcW w:w="832" w:type="dxa"/>
            <w:vAlign w:val="center"/>
          </w:tcPr>
          <w:p w14:paraId="04641986" w14:textId="77777777" w:rsidR="005A6BFF" w:rsidRPr="005A6BFF" w:rsidRDefault="005A6BFF" w:rsidP="00C32BF2">
            <w:pPr>
              <w:pStyle w:val="Greg-tabelzasadnicza"/>
              <w:jc w:val="right"/>
              <w:rPr>
                <w:sz w:val="24"/>
              </w:rPr>
            </w:pPr>
            <w:r w:rsidRPr="005A6BFF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  <w:r w:rsidRPr="005A6BFF">
              <w:rPr>
                <w:sz w:val="24"/>
              </w:rPr>
              <w:t xml:space="preserve"> cm</w:t>
            </w:r>
          </w:p>
        </w:tc>
      </w:tr>
      <w:tr w:rsidR="005A6BFF" w:rsidRPr="00343BDC" w14:paraId="219CFBD7" w14:textId="77777777" w:rsidTr="00C32BF2">
        <w:trPr>
          <w:trHeight w:hRule="exact" w:val="45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1E0AE69" w14:textId="77777777" w:rsidR="005A6BFF" w:rsidRPr="008C71F6" w:rsidRDefault="005A6BFF" w:rsidP="00C32BF2">
            <w:pPr>
              <w:pStyle w:val="Greg-tabelzasadnicza"/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8FE336" w14:textId="489F5CCC" w:rsidR="005A6BFF" w:rsidRPr="005A6BFF" w:rsidRDefault="005A6BFF" w:rsidP="00C32BF2">
            <w:pPr>
              <w:pStyle w:val="Greg-tabelzasadnicza"/>
              <w:rPr>
                <w:sz w:val="24"/>
              </w:rPr>
            </w:pPr>
            <w:r w:rsidRPr="005A6BFF">
              <w:rPr>
                <w:sz w:val="24"/>
              </w:rPr>
              <w:t>E</w:t>
            </w:r>
            <w:r w:rsidRPr="005A6BFF">
              <w:rPr>
                <w:sz w:val="24"/>
                <w:vertAlign w:val="subscript"/>
              </w:rPr>
              <w:t>2</w:t>
            </w:r>
            <w:r w:rsidRPr="005A6BFF">
              <w:rPr>
                <w:sz w:val="24"/>
              </w:rPr>
              <w:t>≥80 MPa</w:t>
            </w:r>
            <w:r>
              <w:rPr>
                <w:sz w:val="24"/>
              </w:rPr>
              <w:t xml:space="preserve"> na górze warstwie gruntu po wymianie torfów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0C6C21" w14:textId="77777777" w:rsidR="005A6BFF" w:rsidRPr="005A6BFF" w:rsidRDefault="005A6BFF" w:rsidP="00C32BF2">
            <w:pPr>
              <w:pStyle w:val="Greg-tabelzasadnicza"/>
              <w:rPr>
                <w:sz w:val="24"/>
              </w:rPr>
            </w:pPr>
          </w:p>
        </w:tc>
      </w:tr>
    </w:tbl>
    <w:p w14:paraId="36600AB5" w14:textId="77777777" w:rsidR="005A6BFF" w:rsidRDefault="005A6BFF" w:rsidP="00390CFD">
      <w:pPr>
        <w:pStyle w:val="Greg-tekst"/>
      </w:pPr>
    </w:p>
    <w:p w14:paraId="4DDDB426" w14:textId="6AB12C11" w:rsidR="00390CFD" w:rsidRPr="00FD207E" w:rsidRDefault="00390CFD" w:rsidP="00390CFD">
      <w:pPr>
        <w:pStyle w:val="Greg-tekst"/>
      </w:pPr>
      <w:r w:rsidRPr="00FD207E">
        <w:t>Konst</w:t>
      </w:r>
      <w:r>
        <w:t>rukcja – zjazd</w:t>
      </w:r>
      <w:r w:rsidR="00DD353E">
        <w:t>y na odcinku bez wymiany</w:t>
      </w:r>
      <w:r w:rsidRPr="00FD207E"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25"/>
        <w:gridCol w:w="832"/>
      </w:tblGrid>
      <w:tr w:rsidR="00390CFD" w:rsidRPr="00343BDC" w14:paraId="746D99E9" w14:textId="77777777" w:rsidTr="00390CFD">
        <w:trPr>
          <w:cantSplit/>
          <w:trHeight w:val="397"/>
        </w:trPr>
        <w:tc>
          <w:tcPr>
            <w:tcW w:w="709" w:type="dxa"/>
            <w:vMerge w:val="restart"/>
            <w:textDirection w:val="btLr"/>
          </w:tcPr>
          <w:p w14:paraId="4D54ECB9" w14:textId="77A67A23" w:rsidR="00390CFD" w:rsidRPr="008C71F6" w:rsidRDefault="00DD353E" w:rsidP="00390CFD">
            <w:pPr>
              <w:pStyle w:val="Greg-tabelzasadnicza"/>
              <w:rPr>
                <w:szCs w:val="20"/>
              </w:rPr>
            </w:pPr>
            <w:r w:rsidRPr="008C71F6">
              <w:t xml:space="preserve">Górne </w:t>
            </w:r>
            <w:r>
              <w:br/>
            </w:r>
            <w:r w:rsidRPr="008C71F6">
              <w:t>warstwy</w:t>
            </w:r>
          </w:p>
        </w:tc>
        <w:tc>
          <w:tcPr>
            <w:tcW w:w="7525" w:type="dxa"/>
            <w:vAlign w:val="center"/>
          </w:tcPr>
          <w:p w14:paraId="4E0A43A8" w14:textId="77777777" w:rsidR="00390CFD" w:rsidRPr="00926C4A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warstwa ścieralna z kostki betonowej kolor grafitowy</w:t>
            </w:r>
          </w:p>
        </w:tc>
        <w:tc>
          <w:tcPr>
            <w:tcW w:w="832" w:type="dxa"/>
            <w:vAlign w:val="center"/>
          </w:tcPr>
          <w:p w14:paraId="7AD264AF" w14:textId="77777777" w:rsidR="00390CFD" w:rsidRPr="00926C4A" w:rsidRDefault="00390CFD" w:rsidP="00390CFD">
            <w:pPr>
              <w:pStyle w:val="Greg-tabelzasadnicza"/>
              <w:jc w:val="right"/>
              <w:rPr>
                <w:sz w:val="24"/>
              </w:rPr>
            </w:pPr>
            <w:r w:rsidRPr="00926C4A">
              <w:rPr>
                <w:sz w:val="24"/>
              </w:rPr>
              <w:t>8 cm</w:t>
            </w:r>
          </w:p>
        </w:tc>
      </w:tr>
      <w:tr w:rsidR="00390CFD" w:rsidRPr="00343BDC" w14:paraId="298B2309" w14:textId="77777777" w:rsidTr="00390CFD">
        <w:trPr>
          <w:cantSplit/>
          <w:trHeight w:val="397"/>
        </w:trPr>
        <w:tc>
          <w:tcPr>
            <w:tcW w:w="709" w:type="dxa"/>
            <w:vMerge/>
          </w:tcPr>
          <w:p w14:paraId="2BB68817" w14:textId="77777777" w:rsidR="00390CFD" w:rsidRPr="008C71F6" w:rsidRDefault="00390CFD" w:rsidP="00390CFD">
            <w:pPr>
              <w:pStyle w:val="Greg-tabelzasadnicza"/>
            </w:pPr>
          </w:p>
        </w:tc>
        <w:tc>
          <w:tcPr>
            <w:tcW w:w="7525" w:type="dxa"/>
            <w:vAlign w:val="center"/>
          </w:tcPr>
          <w:p w14:paraId="148FAB5B" w14:textId="77777777" w:rsidR="00390CFD" w:rsidRPr="00926C4A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podsypka cementowo- piaskowa 1:4</w:t>
            </w:r>
          </w:p>
        </w:tc>
        <w:tc>
          <w:tcPr>
            <w:tcW w:w="832" w:type="dxa"/>
            <w:vAlign w:val="center"/>
          </w:tcPr>
          <w:p w14:paraId="66AD8318" w14:textId="77777777" w:rsidR="00390CFD" w:rsidRPr="00926C4A" w:rsidRDefault="00390CFD" w:rsidP="00390CFD">
            <w:pPr>
              <w:pStyle w:val="Greg-tabelzasadnicza"/>
              <w:jc w:val="right"/>
              <w:rPr>
                <w:sz w:val="24"/>
              </w:rPr>
            </w:pPr>
            <w:r w:rsidRPr="00926C4A">
              <w:rPr>
                <w:sz w:val="24"/>
              </w:rPr>
              <w:t>3 cm</w:t>
            </w:r>
          </w:p>
        </w:tc>
      </w:tr>
      <w:tr w:rsidR="00390CFD" w:rsidRPr="00343BDC" w14:paraId="2AADAEE7" w14:textId="77777777" w:rsidTr="00390CFD">
        <w:trPr>
          <w:cantSplit/>
          <w:trHeight w:val="397"/>
        </w:trPr>
        <w:tc>
          <w:tcPr>
            <w:tcW w:w="709" w:type="dxa"/>
            <w:vMerge/>
          </w:tcPr>
          <w:p w14:paraId="59CBD8A6" w14:textId="77777777" w:rsidR="00390CFD" w:rsidRPr="008C71F6" w:rsidRDefault="00390CFD" w:rsidP="00390CFD">
            <w:pPr>
              <w:pStyle w:val="Greg-tabelzasadnicza"/>
            </w:pPr>
          </w:p>
        </w:tc>
        <w:tc>
          <w:tcPr>
            <w:tcW w:w="7525" w:type="dxa"/>
            <w:vAlign w:val="center"/>
          </w:tcPr>
          <w:p w14:paraId="7C4343F9" w14:textId="77777777" w:rsidR="00390CFD" w:rsidRPr="00926C4A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podbudowa pomocnicza z mieszanki niezwiązanej z kruszywem C</w:t>
            </w:r>
            <w:r w:rsidRPr="00926C4A">
              <w:rPr>
                <w:sz w:val="24"/>
                <w:vertAlign w:val="subscript"/>
              </w:rPr>
              <w:t>90/3</w:t>
            </w:r>
          </w:p>
        </w:tc>
        <w:tc>
          <w:tcPr>
            <w:tcW w:w="832" w:type="dxa"/>
            <w:vAlign w:val="center"/>
          </w:tcPr>
          <w:p w14:paraId="3B93A856" w14:textId="02AC94CC" w:rsidR="00390CFD" w:rsidRPr="00926C4A" w:rsidRDefault="005A6BFF" w:rsidP="00390CFD">
            <w:pPr>
              <w:pStyle w:val="Greg-tabelzasadnicza"/>
              <w:jc w:val="right"/>
              <w:rPr>
                <w:sz w:val="24"/>
              </w:rPr>
            </w:pPr>
            <w:r w:rsidRPr="00926C4A">
              <w:rPr>
                <w:sz w:val="24"/>
              </w:rPr>
              <w:t>15</w:t>
            </w:r>
            <w:r w:rsidR="00390CFD" w:rsidRPr="00926C4A">
              <w:rPr>
                <w:sz w:val="24"/>
              </w:rPr>
              <w:t xml:space="preserve"> cm</w:t>
            </w:r>
          </w:p>
        </w:tc>
      </w:tr>
      <w:tr w:rsidR="005A6BFF" w:rsidRPr="00343BDC" w14:paraId="6D590BC0" w14:textId="77777777" w:rsidTr="00C32BF2">
        <w:trPr>
          <w:trHeight w:hRule="exact" w:val="45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6ECC35" w14:textId="77777777" w:rsidR="005A6BFF" w:rsidRPr="008C71F6" w:rsidRDefault="005A6BFF" w:rsidP="00C32BF2">
            <w:pPr>
              <w:pStyle w:val="Greg-tabelzasadnicza"/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9CCC58" w14:textId="77777777" w:rsidR="005A6BFF" w:rsidRPr="00926C4A" w:rsidRDefault="005A6BFF" w:rsidP="00C32BF2">
            <w:pPr>
              <w:pStyle w:val="Greg-tabelzasadnicza"/>
              <w:rPr>
                <w:sz w:val="24"/>
              </w:rPr>
            </w:pPr>
            <w:r w:rsidRPr="00926C4A">
              <w:rPr>
                <w:sz w:val="24"/>
              </w:rPr>
              <w:t>E</w:t>
            </w:r>
            <w:r w:rsidRPr="00926C4A">
              <w:rPr>
                <w:sz w:val="24"/>
                <w:vertAlign w:val="subscript"/>
              </w:rPr>
              <w:t>2</w:t>
            </w:r>
            <w:r w:rsidRPr="00926C4A">
              <w:rPr>
                <w:sz w:val="24"/>
              </w:rPr>
              <w:t>≥80 MPa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58238F" w14:textId="77777777" w:rsidR="005A6BFF" w:rsidRPr="00926C4A" w:rsidRDefault="005A6BFF" w:rsidP="00C32BF2">
            <w:pPr>
              <w:pStyle w:val="Greg-tabelzasadnicza"/>
              <w:rPr>
                <w:sz w:val="24"/>
              </w:rPr>
            </w:pPr>
          </w:p>
        </w:tc>
      </w:tr>
      <w:tr w:rsidR="005A6BFF" w:rsidRPr="00343BDC" w14:paraId="4BB78C7D" w14:textId="77777777" w:rsidTr="00C32BF2">
        <w:trPr>
          <w:trHeight w:val="6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C24A6AF" w14:textId="77777777" w:rsidR="005A6BFF" w:rsidRPr="008C71F6" w:rsidRDefault="005A6BFF" w:rsidP="00C32BF2">
            <w:pPr>
              <w:pStyle w:val="Greg-tabelzasadnicza"/>
            </w:pPr>
            <w:r w:rsidRPr="008C71F6">
              <w:t>Dolne warstwy</w:t>
            </w:r>
          </w:p>
        </w:tc>
        <w:tc>
          <w:tcPr>
            <w:tcW w:w="7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B4AA2" w14:textId="77777777" w:rsidR="005A6BFF" w:rsidRPr="00926C4A" w:rsidRDefault="005A6BFF" w:rsidP="00C32BF2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grunt stabilizowany cementem C</w:t>
            </w:r>
            <w:r w:rsidRPr="00926C4A">
              <w:rPr>
                <w:sz w:val="24"/>
                <w:vertAlign w:val="subscript"/>
              </w:rPr>
              <w:t>1,5/2</w:t>
            </w:r>
            <w:r w:rsidRPr="00926C4A">
              <w:rPr>
                <w:sz w:val="24"/>
              </w:rPr>
              <w:t xml:space="preserve"> R</w:t>
            </w:r>
            <w:r w:rsidRPr="00926C4A">
              <w:rPr>
                <w:sz w:val="24"/>
                <w:vertAlign w:val="subscript"/>
              </w:rPr>
              <w:t>m</w:t>
            </w:r>
            <w:r w:rsidRPr="00926C4A">
              <w:rPr>
                <w:sz w:val="24"/>
              </w:rPr>
              <w:t xml:space="preserve"> ≤ 4 MPa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B187F" w14:textId="77777777" w:rsidR="005A6BFF" w:rsidRPr="00926C4A" w:rsidRDefault="005A6BFF" w:rsidP="00C32BF2">
            <w:pPr>
              <w:pStyle w:val="Greg-tabelzasadnicza"/>
              <w:jc w:val="right"/>
              <w:rPr>
                <w:sz w:val="24"/>
              </w:rPr>
            </w:pPr>
            <w:r w:rsidRPr="00926C4A">
              <w:rPr>
                <w:sz w:val="24"/>
              </w:rPr>
              <w:t>30 cm</w:t>
            </w:r>
          </w:p>
        </w:tc>
      </w:tr>
      <w:tr w:rsidR="005A6BFF" w:rsidRPr="00343BDC" w14:paraId="53552B61" w14:textId="77777777" w:rsidTr="00C32BF2">
        <w:trPr>
          <w:trHeight w:val="334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</w:tcBorders>
            <w:textDirection w:val="btLr"/>
          </w:tcPr>
          <w:p w14:paraId="5B9574C5" w14:textId="77777777" w:rsidR="005A6BFF" w:rsidRPr="008C71F6" w:rsidRDefault="005A6BFF" w:rsidP="00C32BF2">
            <w:pPr>
              <w:pStyle w:val="Greg-tabelzasadnicza"/>
            </w:pPr>
          </w:p>
        </w:tc>
        <w:tc>
          <w:tcPr>
            <w:tcW w:w="7525" w:type="dxa"/>
            <w:tcBorders>
              <w:top w:val="single" w:sz="4" w:space="0" w:color="auto"/>
              <w:bottom w:val="nil"/>
            </w:tcBorders>
            <w:vAlign w:val="center"/>
          </w:tcPr>
          <w:p w14:paraId="0FAD8FD9" w14:textId="77777777" w:rsidR="005A6BFF" w:rsidRPr="005A6BFF" w:rsidRDefault="005A6BFF" w:rsidP="00C32BF2">
            <w:pPr>
              <w:pStyle w:val="Greg-tabelzasadnicza"/>
              <w:rPr>
                <w:sz w:val="24"/>
              </w:rPr>
            </w:pPr>
            <w:r w:rsidRPr="005A6BFF">
              <w:rPr>
                <w:sz w:val="24"/>
              </w:rPr>
              <w:t>E</w:t>
            </w:r>
            <w:r w:rsidRPr="005A6BFF">
              <w:rPr>
                <w:sz w:val="24"/>
                <w:vertAlign w:val="subscript"/>
              </w:rPr>
              <w:t>2</w:t>
            </w:r>
            <w:r w:rsidRPr="005A6BFF">
              <w:rPr>
                <w:sz w:val="24"/>
              </w:rPr>
              <w:t>≥</w:t>
            </w:r>
            <w:r>
              <w:rPr>
                <w:sz w:val="24"/>
              </w:rPr>
              <w:t>3</w:t>
            </w:r>
            <w:r w:rsidRPr="005A6BFF">
              <w:rPr>
                <w:sz w:val="24"/>
              </w:rPr>
              <w:t>0 MPa</w:t>
            </w:r>
          </w:p>
        </w:tc>
        <w:tc>
          <w:tcPr>
            <w:tcW w:w="83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07428FD" w14:textId="77777777" w:rsidR="005A6BFF" w:rsidRPr="005A6BFF" w:rsidRDefault="005A6BFF" w:rsidP="00C32BF2">
            <w:pPr>
              <w:pStyle w:val="Greg-tabelzasadnicza"/>
              <w:rPr>
                <w:sz w:val="24"/>
              </w:rPr>
            </w:pPr>
          </w:p>
        </w:tc>
      </w:tr>
    </w:tbl>
    <w:p w14:paraId="30F4B274" w14:textId="77777777" w:rsidR="005A6BFF" w:rsidRDefault="005A6BFF" w:rsidP="00390CFD">
      <w:pPr>
        <w:pStyle w:val="Greg-tekst"/>
      </w:pPr>
    </w:p>
    <w:p w14:paraId="15055BBB" w14:textId="082FB1B6" w:rsidR="00390CFD" w:rsidRPr="00FD207E" w:rsidRDefault="00390CFD" w:rsidP="00390CFD">
      <w:pPr>
        <w:pStyle w:val="Greg-tekst"/>
      </w:pPr>
      <w:r w:rsidRPr="00FD207E">
        <w:t>Konst</w:t>
      </w:r>
      <w:r>
        <w:t>rukcja – zjazd</w:t>
      </w:r>
      <w:r w:rsidR="00DD353E">
        <w:t>y na odcinku z wymianą</w:t>
      </w:r>
      <w:r w:rsidRPr="00FD207E"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25"/>
        <w:gridCol w:w="832"/>
      </w:tblGrid>
      <w:tr w:rsidR="00390CFD" w:rsidRPr="00343BDC" w14:paraId="56D72993" w14:textId="77777777" w:rsidTr="00390CFD">
        <w:trPr>
          <w:cantSplit/>
          <w:trHeight w:val="397"/>
        </w:trPr>
        <w:tc>
          <w:tcPr>
            <w:tcW w:w="709" w:type="dxa"/>
            <w:vMerge w:val="restart"/>
            <w:textDirection w:val="btLr"/>
          </w:tcPr>
          <w:p w14:paraId="099CC0FF" w14:textId="77777777" w:rsidR="00390CFD" w:rsidRPr="008C71F6" w:rsidRDefault="00390CFD" w:rsidP="00390CFD">
            <w:pPr>
              <w:pStyle w:val="Greg-tabelzasadnicza"/>
              <w:rPr>
                <w:szCs w:val="20"/>
              </w:rPr>
            </w:pPr>
          </w:p>
        </w:tc>
        <w:tc>
          <w:tcPr>
            <w:tcW w:w="7525" w:type="dxa"/>
            <w:vAlign w:val="center"/>
          </w:tcPr>
          <w:p w14:paraId="5DA4A29E" w14:textId="77777777" w:rsidR="00390CFD" w:rsidRPr="00926C4A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warstwa ścieralna z kostki betonowej kolor grafitowy</w:t>
            </w:r>
          </w:p>
        </w:tc>
        <w:tc>
          <w:tcPr>
            <w:tcW w:w="832" w:type="dxa"/>
            <w:vAlign w:val="center"/>
          </w:tcPr>
          <w:p w14:paraId="0FFF7925" w14:textId="77777777" w:rsidR="00390CFD" w:rsidRPr="00926C4A" w:rsidRDefault="00390CFD" w:rsidP="00390CFD">
            <w:pPr>
              <w:pStyle w:val="Greg-tabelzasadnicza"/>
              <w:jc w:val="right"/>
              <w:rPr>
                <w:sz w:val="24"/>
              </w:rPr>
            </w:pPr>
            <w:r w:rsidRPr="00926C4A">
              <w:rPr>
                <w:sz w:val="24"/>
              </w:rPr>
              <w:t>8 cm</w:t>
            </w:r>
          </w:p>
        </w:tc>
      </w:tr>
      <w:tr w:rsidR="00390CFD" w:rsidRPr="00343BDC" w14:paraId="041525A3" w14:textId="77777777" w:rsidTr="00390CFD">
        <w:trPr>
          <w:cantSplit/>
          <w:trHeight w:val="397"/>
        </w:trPr>
        <w:tc>
          <w:tcPr>
            <w:tcW w:w="709" w:type="dxa"/>
            <w:vMerge/>
          </w:tcPr>
          <w:p w14:paraId="1762E1E5" w14:textId="77777777" w:rsidR="00390CFD" w:rsidRPr="008C71F6" w:rsidRDefault="00390CFD" w:rsidP="00390CFD">
            <w:pPr>
              <w:pStyle w:val="Greg-tabelzasadnicza"/>
            </w:pPr>
          </w:p>
        </w:tc>
        <w:tc>
          <w:tcPr>
            <w:tcW w:w="7525" w:type="dxa"/>
            <w:vAlign w:val="center"/>
          </w:tcPr>
          <w:p w14:paraId="4780BA79" w14:textId="77777777" w:rsidR="00390CFD" w:rsidRPr="00926C4A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podsypka cementowo- piaskowa 1:4</w:t>
            </w:r>
          </w:p>
        </w:tc>
        <w:tc>
          <w:tcPr>
            <w:tcW w:w="832" w:type="dxa"/>
            <w:vAlign w:val="center"/>
          </w:tcPr>
          <w:p w14:paraId="307E9B36" w14:textId="77777777" w:rsidR="00390CFD" w:rsidRPr="00926C4A" w:rsidRDefault="00390CFD" w:rsidP="00390CFD">
            <w:pPr>
              <w:pStyle w:val="Greg-tabelzasadnicza"/>
              <w:jc w:val="right"/>
              <w:rPr>
                <w:sz w:val="24"/>
              </w:rPr>
            </w:pPr>
            <w:r w:rsidRPr="00926C4A">
              <w:rPr>
                <w:sz w:val="24"/>
              </w:rPr>
              <w:t>3 cm</w:t>
            </w:r>
          </w:p>
        </w:tc>
      </w:tr>
      <w:tr w:rsidR="00390CFD" w:rsidRPr="00343BDC" w14:paraId="7ECFD31D" w14:textId="77777777" w:rsidTr="00390CFD">
        <w:trPr>
          <w:cantSplit/>
          <w:trHeight w:val="397"/>
        </w:trPr>
        <w:tc>
          <w:tcPr>
            <w:tcW w:w="709" w:type="dxa"/>
            <w:vMerge/>
          </w:tcPr>
          <w:p w14:paraId="3A51887A" w14:textId="77777777" w:rsidR="00390CFD" w:rsidRPr="008C71F6" w:rsidRDefault="00390CFD" w:rsidP="00390CFD">
            <w:pPr>
              <w:pStyle w:val="Greg-tabelzasadnicza"/>
            </w:pPr>
          </w:p>
        </w:tc>
        <w:tc>
          <w:tcPr>
            <w:tcW w:w="7525" w:type="dxa"/>
            <w:vAlign w:val="center"/>
          </w:tcPr>
          <w:p w14:paraId="64ED74E1" w14:textId="77777777" w:rsidR="00390CFD" w:rsidRPr="00926C4A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podbudowa pomocnicza z mieszanki niezwiązanej z kruszywem C</w:t>
            </w:r>
            <w:r w:rsidRPr="00926C4A">
              <w:rPr>
                <w:sz w:val="24"/>
                <w:vertAlign w:val="subscript"/>
              </w:rPr>
              <w:t>90/3</w:t>
            </w:r>
          </w:p>
        </w:tc>
        <w:tc>
          <w:tcPr>
            <w:tcW w:w="832" w:type="dxa"/>
            <w:vAlign w:val="center"/>
          </w:tcPr>
          <w:p w14:paraId="04A9BD4D" w14:textId="77777777" w:rsidR="00390CFD" w:rsidRPr="00926C4A" w:rsidRDefault="00390CFD" w:rsidP="00390CFD">
            <w:pPr>
              <w:pStyle w:val="Greg-tabelzasadnicza"/>
              <w:jc w:val="right"/>
              <w:rPr>
                <w:sz w:val="24"/>
              </w:rPr>
            </w:pPr>
            <w:r w:rsidRPr="00926C4A">
              <w:rPr>
                <w:sz w:val="24"/>
              </w:rPr>
              <w:t>20 cm</w:t>
            </w:r>
          </w:p>
        </w:tc>
      </w:tr>
    </w:tbl>
    <w:p w14:paraId="05E2FCD2" w14:textId="77777777" w:rsidR="00390CFD" w:rsidRDefault="00390CFD" w:rsidP="00390CFD">
      <w:pPr>
        <w:pStyle w:val="Greg-tekst"/>
        <w:rPr>
          <w:sz w:val="22"/>
          <w:szCs w:val="22"/>
        </w:rPr>
      </w:pPr>
    </w:p>
    <w:p w14:paraId="7009AC60" w14:textId="77777777" w:rsidR="00390CFD" w:rsidRPr="00FD207E" w:rsidRDefault="00390CFD" w:rsidP="00390CFD">
      <w:pPr>
        <w:pStyle w:val="Greg-tekst"/>
      </w:pPr>
      <w:r w:rsidRPr="00FD207E">
        <w:t>Konstrukcja nawierzchni chodnika: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484"/>
        <w:gridCol w:w="873"/>
      </w:tblGrid>
      <w:tr w:rsidR="00390CFD" w:rsidRPr="00FD207E" w14:paraId="28C0258F" w14:textId="77777777" w:rsidTr="00390CFD">
        <w:trPr>
          <w:trHeight w:hRule="exact" w:val="478"/>
        </w:trPr>
        <w:tc>
          <w:tcPr>
            <w:tcW w:w="709" w:type="dxa"/>
            <w:vMerge w:val="restart"/>
            <w:textDirection w:val="btLr"/>
          </w:tcPr>
          <w:p w14:paraId="3E26BF88" w14:textId="77777777" w:rsidR="00390CFD" w:rsidRPr="000A7486" w:rsidRDefault="00390CFD" w:rsidP="00390CFD">
            <w:pPr>
              <w:pStyle w:val="Greg-tabelzasadnicza"/>
              <w:ind w:left="113" w:right="113"/>
            </w:pPr>
            <w:r w:rsidRPr="000A7486">
              <w:rPr>
                <w:szCs w:val="22"/>
              </w:rPr>
              <w:t>Górne warstwy</w:t>
            </w:r>
          </w:p>
        </w:tc>
        <w:tc>
          <w:tcPr>
            <w:tcW w:w="7484" w:type="dxa"/>
            <w:vAlign w:val="center"/>
          </w:tcPr>
          <w:p w14:paraId="6F8EAA88" w14:textId="77777777" w:rsidR="00390CFD" w:rsidRPr="00926C4A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 xml:space="preserve">warstwa ścieralna z kostki betonowej kolor szary </w:t>
            </w:r>
          </w:p>
        </w:tc>
        <w:tc>
          <w:tcPr>
            <w:tcW w:w="873" w:type="dxa"/>
            <w:vAlign w:val="center"/>
          </w:tcPr>
          <w:p w14:paraId="4F311359" w14:textId="2094974A" w:rsidR="00390CFD" w:rsidRPr="00926C4A" w:rsidRDefault="00DD353E" w:rsidP="00390CFD">
            <w:pPr>
              <w:pStyle w:val="Greg-tabelzasadnicza"/>
              <w:rPr>
                <w:sz w:val="24"/>
              </w:rPr>
            </w:pPr>
            <w:r w:rsidRPr="00926C4A">
              <w:rPr>
                <w:sz w:val="24"/>
              </w:rPr>
              <w:t>6</w:t>
            </w:r>
            <w:r w:rsidR="00390CFD" w:rsidRPr="00926C4A">
              <w:rPr>
                <w:sz w:val="24"/>
              </w:rPr>
              <w:t xml:space="preserve"> cm</w:t>
            </w:r>
          </w:p>
        </w:tc>
      </w:tr>
      <w:tr w:rsidR="00390CFD" w:rsidRPr="00FD207E" w14:paraId="429E5457" w14:textId="77777777" w:rsidTr="00390CFD">
        <w:trPr>
          <w:trHeight w:hRule="exact" w:val="533"/>
        </w:trPr>
        <w:tc>
          <w:tcPr>
            <w:tcW w:w="709" w:type="dxa"/>
            <w:vMerge/>
          </w:tcPr>
          <w:p w14:paraId="6E6DABD3" w14:textId="77777777" w:rsidR="00390CFD" w:rsidRPr="000A7486" w:rsidRDefault="00390CFD" w:rsidP="00390CFD">
            <w:pPr>
              <w:pStyle w:val="Greg-tabelzasadnicza"/>
              <w:jc w:val="left"/>
            </w:pPr>
          </w:p>
        </w:tc>
        <w:tc>
          <w:tcPr>
            <w:tcW w:w="7484" w:type="dxa"/>
            <w:vAlign w:val="center"/>
          </w:tcPr>
          <w:p w14:paraId="0065A56F" w14:textId="77777777" w:rsidR="00390CFD" w:rsidRPr="00926C4A" w:rsidRDefault="00390CFD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podsypka cementowo- piaskowa 1:4</w:t>
            </w:r>
          </w:p>
        </w:tc>
        <w:tc>
          <w:tcPr>
            <w:tcW w:w="873" w:type="dxa"/>
            <w:vAlign w:val="center"/>
          </w:tcPr>
          <w:p w14:paraId="56883677" w14:textId="6EB7CB5F" w:rsidR="00390CFD" w:rsidRPr="00926C4A" w:rsidRDefault="00DD353E" w:rsidP="00390CFD">
            <w:pPr>
              <w:pStyle w:val="Greg-tabelzasadnicza"/>
              <w:rPr>
                <w:sz w:val="24"/>
              </w:rPr>
            </w:pPr>
            <w:r w:rsidRPr="00926C4A">
              <w:rPr>
                <w:sz w:val="24"/>
              </w:rPr>
              <w:t>5</w:t>
            </w:r>
            <w:r w:rsidR="00390CFD" w:rsidRPr="00926C4A">
              <w:rPr>
                <w:sz w:val="24"/>
              </w:rPr>
              <w:t xml:space="preserve"> cm</w:t>
            </w:r>
          </w:p>
        </w:tc>
      </w:tr>
      <w:tr w:rsidR="00DD353E" w:rsidRPr="00FD207E" w14:paraId="0C013A1F" w14:textId="77777777" w:rsidTr="00DD353E">
        <w:trPr>
          <w:trHeight w:hRule="exact" w:val="484"/>
        </w:trPr>
        <w:tc>
          <w:tcPr>
            <w:tcW w:w="709" w:type="dxa"/>
            <w:vMerge w:val="restart"/>
            <w:textDirection w:val="btLr"/>
          </w:tcPr>
          <w:p w14:paraId="6F5A623E" w14:textId="77777777" w:rsidR="00DD353E" w:rsidRDefault="00DD353E" w:rsidP="00390CFD">
            <w:pPr>
              <w:pStyle w:val="Greg-tabelzasadnicza"/>
              <w:ind w:left="113" w:right="113"/>
            </w:pPr>
            <w:r w:rsidRPr="000A7486">
              <w:rPr>
                <w:szCs w:val="22"/>
              </w:rPr>
              <w:t xml:space="preserve">Dolne </w:t>
            </w:r>
          </w:p>
          <w:p w14:paraId="4F165F0D" w14:textId="317EFA70" w:rsidR="00DD353E" w:rsidRPr="000A7486" w:rsidRDefault="00DD353E" w:rsidP="00390CFD">
            <w:pPr>
              <w:pStyle w:val="Greg-tabelzasadnicza"/>
              <w:ind w:left="113" w:right="113"/>
            </w:pPr>
            <w:r w:rsidRPr="000A7486">
              <w:rPr>
                <w:szCs w:val="22"/>
              </w:rPr>
              <w:t>warstwy</w:t>
            </w:r>
          </w:p>
        </w:tc>
        <w:tc>
          <w:tcPr>
            <w:tcW w:w="7484" w:type="dxa"/>
            <w:vAlign w:val="center"/>
          </w:tcPr>
          <w:p w14:paraId="28496092" w14:textId="77777777" w:rsidR="00DD353E" w:rsidRPr="00926C4A" w:rsidRDefault="00DD353E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podbudowa zasadnicza z mieszanki niezwiązanej z kruszywem C</w:t>
            </w:r>
            <w:r w:rsidRPr="00926C4A">
              <w:rPr>
                <w:sz w:val="24"/>
                <w:vertAlign w:val="subscript"/>
              </w:rPr>
              <w:t>90/3</w:t>
            </w:r>
          </w:p>
        </w:tc>
        <w:tc>
          <w:tcPr>
            <w:tcW w:w="873" w:type="dxa"/>
            <w:vAlign w:val="center"/>
          </w:tcPr>
          <w:p w14:paraId="220A9BA1" w14:textId="77777777" w:rsidR="00DD353E" w:rsidRPr="00926C4A" w:rsidRDefault="00DD353E" w:rsidP="00390CFD">
            <w:pPr>
              <w:pStyle w:val="Greg-tabelzasadnicza"/>
              <w:rPr>
                <w:sz w:val="24"/>
              </w:rPr>
            </w:pPr>
            <w:r w:rsidRPr="00926C4A">
              <w:rPr>
                <w:sz w:val="24"/>
              </w:rPr>
              <w:t>15 cm</w:t>
            </w:r>
          </w:p>
        </w:tc>
      </w:tr>
      <w:tr w:rsidR="00DD353E" w:rsidRPr="00FD207E" w14:paraId="34942D14" w14:textId="77777777" w:rsidTr="00DD353E">
        <w:trPr>
          <w:trHeight w:hRule="exact" w:val="481"/>
        </w:trPr>
        <w:tc>
          <w:tcPr>
            <w:tcW w:w="709" w:type="dxa"/>
            <w:vMerge/>
            <w:textDirection w:val="btLr"/>
          </w:tcPr>
          <w:p w14:paraId="6CD0B115" w14:textId="77777777" w:rsidR="00DD353E" w:rsidRPr="000A7486" w:rsidRDefault="00DD353E" w:rsidP="00390CFD">
            <w:pPr>
              <w:pStyle w:val="Greg-tabelzasadnicza"/>
              <w:ind w:left="113" w:right="113"/>
            </w:pPr>
          </w:p>
        </w:tc>
        <w:tc>
          <w:tcPr>
            <w:tcW w:w="7484" w:type="dxa"/>
            <w:vAlign w:val="center"/>
          </w:tcPr>
          <w:p w14:paraId="1D2676E1" w14:textId="50777B33" w:rsidR="00DD353E" w:rsidRPr="00926C4A" w:rsidRDefault="00DD353E" w:rsidP="00390CFD">
            <w:pPr>
              <w:pStyle w:val="Greg-tabelzasadnicza"/>
              <w:jc w:val="left"/>
              <w:rPr>
                <w:sz w:val="24"/>
              </w:rPr>
            </w:pPr>
            <w:r w:rsidRPr="00926C4A">
              <w:rPr>
                <w:sz w:val="24"/>
              </w:rPr>
              <w:t>grunt stabilizowany cementem C</w:t>
            </w:r>
            <w:r w:rsidRPr="00926C4A">
              <w:rPr>
                <w:sz w:val="24"/>
                <w:vertAlign w:val="subscript"/>
              </w:rPr>
              <w:t>1,5/2</w:t>
            </w:r>
            <w:r w:rsidRPr="00926C4A">
              <w:rPr>
                <w:sz w:val="24"/>
              </w:rPr>
              <w:t xml:space="preserve"> R</w:t>
            </w:r>
            <w:r w:rsidRPr="00926C4A">
              <w:rPr>
                <w:sz w:val="24"/>
                <w:vertAlign w:val="subscript"/>
              </w:rPr>
              <w:t>m</w:t>
            </w:r>
            <w:r w:rsidRPr="00926C4A">
              <w:rPr>
                <w:sz w:val="24"/>
              </w:rPr>
              <w:t xml:space="preserve"> ≤ 4 MPa</w:t>
            </w:r>
          </w:p>
        </w:tc>
        <w:tc>
          <w:tcPr>
            <w:tcW w:w="873" w:type="dxa"/>
            <w:vAlign w:val="center"/>
          </w:tcPr>
          <w:p w14:paraId="67AB6024" w14:textId="0F8A85F9" w:rsidR="00DD353E" w:rsidRPr="00926C4A" w:rsidRDefault="00DD353E" w:rsidP="00390CFD">
            <w:pPr>
              <w:pStyle w:val="Greg-tabelzasadnicza"/>
              <w:rPr>
                <w:sz w:val="24"/>
              </w:rPr>
            </w:pPr>
            <w:r w:rsidRPr="00926C4A">
              <w:rPr>
                <w:sz w:val="24"/>
              </w:rPr>
              <w:t>15 cm</w:t>
            </w:r>
          </w:p>
        </w:tc>
      </w:tr>
    </w:tbl>
    <w:p w14:paraId="7A1317DA" w14:textId="77777777" w:rsidR="00390CFD" w:rsidRPr="002C2D79" w:rsidRDefault="00390CFD" w:rsidP="00390CFD">
      <w:pPr>
        <w:pStyle w:val="Gregwyszczegolnieniepodkres"/>
      </w:pPr>
      <w:bookmarkStart w:id="19" w:name="_Toc2122883"/>
      <w:r w:rsidRPr="002C2D79">
        <w:lastRenderedPageBreak/>
        <w:t>Krawężniki</w:t>
      </w:r>
      <w:bookmarkEnd w:id="19"/>
    </w:p>
    <w:p w14:paraId="4986FEE8" w14:textId="77777777" w:rsidR="00390CFD" w:rsidRPr="002C2D79" w:rsidRDefault="00390CFD" w:rsidP="00390CFD">
      <w:pPr>
        <w:pStyle w:val="Greg-wypunkt"/>
        <w:spacing w:line="264" w:lineRule="auto"/>
        <w:ind w:left="546" w:hanging="262"/>
      </w:pPr>
      <w:r w:rsidRPr="002C2D79">
        <w:t>Ława betonowa C12/15 z oporem pod krawężniki;</w:t>
      </w:r>
    </w:p>
    <w:p w14:paraId="712D63C3" w14:textId="0D52435E" w:rsidR="00390CFD" w:rsidRPr="002C2D79" w:rsidRDefault="00390CFD" w:rsidP="00390CFD">
      <w:pPr>
        <w:pStyle w:val="Greg-wypunkt"/>
        <w:spacing w:line="264" w:lineRule="auto"/>
        <w:ind w:left="546" w:hanging="262"/>
      </w:pPr>
      <w:r w:rsidRPr="002C2D79">
        <w:t>Krawężniki betonowe najazdowe (+0,04</w:t>
      </w:r>
      <w:r w:rsidR="00DD353E">
        <w:t>, +0,02</w:t>
      </w:r>
      <w:r w:rsidRPr="002C2D79">
        <w:t xml:space="preserve">) 22x15 cm na wjazdach do </w:t>
      </w:r>
      <w:r w:rsidR="00DD353E">
        <w:t>posesji na całej długości ulicy jako obramowanie</w:t>
      </w:r>
      <w:r w:rsidRPr="002C2D79">
        <w:t>,</w:t>
      </w:r>
    </w:p>
    <w:p w14:paraId="4CC80581" w14:textId="77777777" w:rsidR="00390CFD" w:rsidRPr="002C2D79" w:rsidRDefault="00390CFD" w:rsidP="00390CFD">
      <w:pPr>
        <w:pStyle w:val="Greg-wypunkt"/>
        <w:spacing w:line="264" w:lineRule="auto"/>
        <w:ind w:left="546" w:hanging="262"/>
      </w:pPr>
      <w:r w:rsidRPr="002C2D79">
        <w:t>Obrzeża betonowe o wymiarach 30*8cm na podsypce cementowo-piaskowej 1:4, z wypełnieniem spoin piaskiem – jako obramowanie chodników,</w:t>
      </w:r>
    </w:p>
    <w:p w14:paraId="3087FB95" w14:textId="3FD409EC" w:rsidR="00390CFD" w:rsidRPr="002C2D79" w:rsidRDefault="00390CFD" w:rsidP="00390CFD">
      <w:pPr>
        <w:pStyle w:val="Greg-wypunkt"/>
        <w:spacing w:line="264" w:lineRule="auto"/>
        <w:ind w:left="546" w:hanging="262"/>
      </w:pPr>
      <w:r w:rsidRPr="002C2D79">
        <w:t>Opornik betonowy 12x25cm jako obram</w:t>
      </w:r>
      <w:r>
        <w:t xml:space="preserve">owanie nawierzchni </w:t>
      </w:r>
      <w:r w:rsidR="00DD353E">
        <w:t>zjazdów</w:t>
      </w:r>
      <w:r>
        <w:t>;</w:t>
      </w:r>
    </w:p>
    <w:p w14:paraId="728F7536" w14:textId="5F42B916" w:rsidR="00390CFD" w:rsidRDefault="00390CFD" w:rsidP="00390CFD">
      <w:pPr>
        <w:pStyle w:val="Greg-tekst"/>
      </w:pPr>
      <w:r>
        <w:t>Opór krawężników ma mieć wysokość 2/3 ich wysokości. Obrzeża betonowe mają posiadać ławę betonową oraz opór betonowy do 2/3 ich wysokości.</w:t>
      </w:r>
    </w:p>
    <w:p w14:paraId="1DC36207" w14:textId="77777777" w:rsidR="00DD353E" w:rsidRDefault="00DD353E" w:rsidP="00390CFD">
      <w:pPr>
        <w:pStyle w:val="Greg-tekst"/>
      </w:pPr>
    </w:p>
    <w:p w14:paraId="04909F1E" w14:textId="77777777" w:rsidR="00390CFD" w:rsidRPr="002C2D79" w:rsidRDefault="00390CFD" w:rsidP="00DD353E">
      <w:pPr>
        <w:pStyle w:val="Greg-numer2"/>
        <w:ind w:left="1134"/>
      </w:pPr>
      <w:bookmarkStart w:id="20" w:name="_Toc46951355"/>
      <w:bookmarkStart w:id="21" w:name="_Toc82028189"/>
      <w:r>
        <w:t>Tyczenie</w:t>
      </w:r>
      <w:bookmarkEnd w:id="20"/>
      <w:bookmarkEnd w:id="21"/>
    </w:p>
    <w:p w14:paraId="56CC5EB0" w14:textId="77777777" w:rsidR="00390CFD" w:rsidRDefault="00390CFD" w:rsidP="00390CFD">
      <w:pPr>
        <w:pStyle w:val="Greg-tekst"/>
      </w:pPr>
      <w:r>
        <w:t xml:space="preserve">                                       PIKIETAŻ         WSP. PÓŁNOCNA    WSP. WSCHODNIA</w:t>
      </w:r>
    </w:p>
    <w:p w14:paraId="780F00AE" w14:textId="77777777" w:rsidR="00390CFD" w:rsidRDefault="00390CFD" w:rsidP="00390CFD">
      <w:pPr>
        <w:pStyle w:val="Greg-tekst"/>
      </w:pPr>
      <w:r>
        <w:t xml:space="preserve">Element: Liniowy  </w:t>
      </w:r>
    </w:p>
    <w:p w14:paraId="729A1AE7" w14:textId="77777777" w:rsidR="00390CFD" w:rsidRDefault="00390CFD" w:rsidP="00390CFD">
      <w:pPr>
        <w:pStyle w:val="Greg-tekst"/>
      </w:pPr>
      <w:r>
        <w:t xml:space="preserve">             PT  (        )           0+000,00    5893922,00    6505798,92</w:t>
      </w:r>
    </w:p>
    <w:p w14:paraId="1D070E53" w14:textId="77777777" w:rsidR="00390CFD" w:rsidRDefault="00390CFD" w:rsidP="00390CFD">
      <w:pPr>
        <w:pStyle w:val="Greg-tekst"/>
      </w:pPr>
      <w:r>
        <w:t xml:space="preserve">            PŁK  (        )           0+012,39    5893928,69    6505809,35</w:t>
      </w:r>
    </w:p>
    <w:p w14:paraId="32BD4A1D" w14:textId="77777777" w:rsidR="00390CFD" w:rsidRDefault="00390CFD" w:rsidP="00390CFD">
      <w:pPr>
        <w:pStyle w:val="Greg-tekst"/>
      </w:pPr>
      <w:r>
        <w:t xml:space="preserve">         Kierunek stycznej:         57^21'47" </w:t>
      </w:r>
    </w:p>
    <w:p w14:paraId="22D10AB6" w14:textId="77777777" w:rsidR="00390CFD" w:rsidRDefault="00390CFD" w:rsidP="00390CFD">
      <w:pPr>
        <w:pStyle w:val="Greg-tekst"/>
      </w:pPr>
      <w:r>
        <w:t xml:space="preserve">            Długość stycznej:             12,395</w:t>
      </w:r>
    </w:p>
    <w:p w14:paraId="0A2D105B" w14:textId="77777777" w:rsidR="00390CFD" w:rsidRDefault="00390CFD" w:rsidP="00390CFD">
      <w:pPr>
        <w:pStyle w:val="Greg-tekst"/>
      </w:pPr>
      <w:r>
        <w:t>Element: Kołowy</w:t>
      </w:r>
    </w:p>
    <w:p w14:paraId="7DD93751" w14:textId="77777777" w:rsidR="00390CFD" w:rsidRDefault="00390CFD" w:rsidP="00390CFD">
      <w:pPr>
        <w:pStyle w:val="Greg-tekst"/>
      </w:pPr>
      <w:r>
        <w:t xml:space="preserve">            PŁK  (        )           0+012,39    5893928,69    6505809,35</w:t>
      </w:r>
    </w:p>
    <w:p w14:paraId="112C0A7A" w14:textId="77777777" w:rsidR="00390CFD" w:rsidRDefault="00390CFD" w:rsidP="00390CFD">
      <w:pPr>
        <w:pStyle w:val="Greg-tekst"/>
      </w:pPr>
      <w:r>
        <w:t xml:space="preserve">              W  (        )           0+015,75    5893930,50    6505812,18</w:t>
      </w:r>
    </w:p>
    <w:p w14:paraId="619A9B19" w14:textId="77777777" w:rsidR="00390CFD" w:rsidRDefault="00390CFD" w:rsidP="00390CFD">
      <w:pPr>
        <w:pStyle w:val="Greg-tekst"/>
      </w:pPr>
      <w:r>
        <w:t xml:space="preserve">              O  (        )                       5893918,58    6505815,83</w:t>
      </w:r>
    </w:p>
    <w:p w14:paraId="033CF171" w14:textId="77777777" w:rsidR="00390CFD" w:rsidRDefault="00390CFD" w:rsidP="00390CFD">
      <w:pPr>
        <w:pStyle w:val="Greg-tekst"/>
      </w:pPr>
      <w:r>
        <w:t xml:space="preserve">            KŁK  (        )           0+018,94    5893930,58    6505815,54</w:t>
      </w:r>
    </w:p>
    <w:p w14:paraId="540729FB" w14:textId="77777777" w:rsidR="00390CFD" w:rsidRDefault="00390CFD" w:rsidP="00390CFD">
      <w:pPr>
        <w:pStyle w:val="Greg-tekst"/>
      </w:pPr>
      <w:r>
        <w:t xml:space="preserve">                     Promień:             12,000</w:t>
      </w:r>
    </w:p>
    <w:p w14:paraId="31E2694A" w14:textId="77777777" w:rsidR="00390CFD" w:rsidRDefault="00390CFD" w:rsidP="00390CFD">
      <w:pPr>
        <w:pStyle w:val="Greg-tekst"/>
      </w:pPr>
      <w:r>
        <w:t xml:space="preserve">                       Delta:          31^15'59" Prawo</w:t>
      </w:r>
    </w:p>
    <w:p w14:paraId="55EE03F6" w14:textId="77777777" w:rsidR="00390CFD" w:rsidRDefault="00390CFD" w:rsidP="00390CFD">
      <w:pPr>
        <w:pStyle w:val="Greg-tekst"/>
      </w:pPr>
      <w:r>
        <w:t xml:space="preserve">  Stopień krzywizny (łuk):         477^27'53"</w:t>
      </w:r>
    </w:p>
    <w:p w14:paraId="271AEA88" w14:textId="77777777" w:rsidR="00390CFD" w:rsidRDefault="00390CFD" w:rsidP="00390CFD">
      <w:pPr>
        <w:pStyle w:val="Greg-tekst"/>
      </w:pPr>
      <w:r>
        <w:t xml:space="preserve">                    Długość:              6,548</w:t>
      </w:r>
    </w:p>
    <w:p w14:paraId="4EA4280A" w14:textId="77777777" w:rsidR="00390CFD" w:rsidRDefault="00390CFD" w:rsidP="00390CFD">
      <w:pPr>
        <w:pStyle w:val="Greg-tekst"/>
      </w:pPr>
      <w:r>
        <w:t xml:space="preserve">                   Styczna:              3,358</w:t>
      </w:r>
    </w:p>
    <w:p w14:paraId="0AA0F029" w14:textId="77777777" w:rsidR="00390CFD" w:rsidRDefault="00390CFD" w:rsidP="00390CFD">
      <w:pPr>
        <w:pStyle w:val="Greg-tekst"/>
      </w:pPr>
      <w:r>
        <w:t xml:space="preserve">                     Cięciwa:              6,467</w:t>
      </w:r>
    </w:p>
    <w:p w14:paraId="5B2A1748" w14:textId="77777777" w:rsidR="00390CFD" w:rsidRDefault="00390CFD" w:rsidP="00390CFD">
      <w:pPr>
        <w:pStyle w:val="Greg-tekst"/>
      </w:pPr>
      <w:r>
        <w:t xml:space="preserve">           Strzałka łuku:              0,444</w:t>
      </w:r>
    </w:p>
    <w:p w14:paraId="78CBFC72" w14:textId="77777777" w:rsidR="00390CFD" w:rsidRDefault="00390CFD" w:rsidP="00390CFD">
      <w:pPr>
        <w:pStyle w:val="Greg-tekst"/>
      </w:pPr>
      <w:r>
        <w:t xml:space="preserve">                  Zewnętrzne:              0,461</w:t>
      </w:r>
    </w:p>
    <w:p w14:paraId="44A092B5" w14:textId="77777777" w:rsidR="00390CFD" w:rsidRDefault="00390CFD" w:rsidP="00390CFD">
      <w:pPr>
        <w:pStyle w:val="Greg-tekst"/>
      </w:pPr>
      <w:r>
        <w:t xml:space="preserve">         Kierunek stycznej:         57^21'47" </w:t>
      </w:r>
    </w:p>
    <w:p w14:paraId="5F28F5CE" w14:textId="77777777" w:rsidR="00390CFD" w:rsidRDefault="00390CFD" w:rsidP="00390CFD">
      <w:pPr>
        <w:pStyle w:val="Greg-tekst"/>
      </w:pPr>
      <w:r>
        <w:t xml:space="preserve">        Kierunek promieniowy:        147^21'47" </w:t>
      </w:r>
    </w:p>
    <w:p w14:paraId="416AC7B0" w14:textId="77777777" w:rsidR="00390CFD" w:rsidRDefault="00390CFD" w:rsidP="00390CFD">
      <w:pPr>
        <w:pStyle w:val="Greg-tekst"/>
      </w:pPr>
      <w:r>
        <w:t xml:space="preserve">           Kierunek cięciwy:         72^59'46" </w:t>
      </w:r>
    </w:p>
    <w:p w14:paraId="387B7B56" w14:textId="77777777" w:rsidR="00390CFD" w:rsidRDefault="00390CFD" w:rsidP="00390CFD">
      <w:pPr>
        <w:pStyle w:val="Greg-tekst"/>
      </w:pPr>
      <w:r>
        <w:t xml:space="preserve">        Kierunek promieniowy:        178^37'46" </w:t>
      </w:r>
    </w:p>
    <w:p w14:paraId="74376842" w14:textId="77777777" w:rsidR="00390CFD" w:rsidRDefault="00390CFD" w:rsidP="00390CFD">
      <w:pPr>
        <w:pStyle w:val="Greg-tekst"/>
      </w:pPr>
      <w:r>
        <w:t xml:space="preserve">         Kierunek stycznej:         88^37'46" </w:t>
      </w:r>
    </w:p>
    <w:p w14:paraId="14C7D204" w14:textId="77777777" w:rsidR="00390CFD" w:rsidRDefault="00390CFD" w:rsidP="00390CFD">
      <w:pPr>
        <w:pStyle w:val="Greg-tekst"/>
      </w:pPr>
      <w:r>
        <w:t xml:space="preserve">Element: Liniowy  </w:t>
      </w:r>
    </w:p>
    <w:p w14:paraId="50D0A58A" w14:textId="77777777" w:rsidR="00390CFD" w:rsidRDefault="00390CFD" w:rsidP="00390CFD">
      <w:pPr>
        <w:pStyle w:val="Greg-tekst"/>
      </w:pPr>
      <w:r>
        <w:t xml:space="preserve">            KŁK  (        )           0+018,94    5893930,58    6505815,54</w:t>
      </w:r>
    </w:p>
    <w:p w14:paraId="6F6B80E9" w14:textId="77777777" w:rsidR="00390CFD" w:rsidRDefault="00390CFD" w:rsidP="00390CFD">
      <w:pPr>
        <w:pStyle w:val="Greg-tekst"/>
      </w:pPr>
      <w:r>
        <w:t xml:space="preserve">            PŁK  (        )           0+023,18    5893930,68    6505819,77</w:t>
      </w:r>
    </w:p>
    <w:p w14:paraId="0A3D6C6D" w14:textId="77777777" w:rsidR="00390CFD" w:rsidRDefault="00390CFD" w:rsidP="00390CFD">
      <w:pPr>
        <w:pStyle w:val="Greg-tekst"/>
      </w:pPr>
      <w:r>
        <w:t xml:space="preserve">         Kierunek stycznej:         88^37'46" </w:t>
      </w:r>
    </w:p>
    <w:p w14:paraId="717535C9" w14:textId="77777777" w:rsidR="00390CFD" w:rsidRDefault="00390CFD" w:rsidP="00390CFD">
      <w:pPr>
        <w:pStyle w:val="Greg-tekst"/>
      </w:pPr>
      <w:r>
        <w:t xml:space="preserve">            Długość stycznej:              4,235</w:t>
      </w:r>
    </w:p>
    <w:p w14:paraId="06F76E40" w14:textId="77777777" w:rsidR="00390CFD" w:rsidRDefault="00390CFD" w:rsidP="00390CFD">
      <w:pPr>
        <w:pStyle w:val="Greg-tekst"/>
      </w:pPr>
      <w:r>
        <w:t>Element: Kołowy</w:t>
      </w:r>
    </w:p>
    <w:p w14:paraId="5D4D4359" w14:textId="77777777" w:rsidR="00390CFD" w:rsidRDefault="00390CFD" w:rsidP="00390CFD">
      <w:pPr>
        <w:pStyle w:val="Greg-tekst"/>
      </w:pPr>
      <w:r>
        <w:t xml:space="preserve">            PŁK  (        )           0+023,18    5893930,68    6505819,77</w:t>
      </w:r>
    </w:p>
    <w:p w14:paraId="781D8CB6" w14:textId="77777777" w:rsidR="00390CFD" w:rsidRDefault="00390CFD" w:rsidP="00390CFD">
      <w:pPr>
        <w:pStyle w:val="Greg-tekst"/>
      </w:pPr>
      <w:r>
        <w:t xml:space="preserve">              W  (        )           0+028,40    5893930,80    6505824,99</w:t>
      </w:r>
    </w:p>
    <w:p w14:paraId="20AC2B17" w14:textId="77777777" w:rsidR="00390CFD" w:rsidRDefault="00390CFD" w:rsidP="00390CFD">
      <w:pPr>
        <w:pStyle w:val="Greg-tekst"/>
      </w:pPr>
      <w:r>
        <w:t xml:space="preserve">              O  (        )                       5893840,70    6505821,93</w:t>
      </w:r>
    </w:p>
    <w:p w14:paraId="07FDC655" w14:textId="77777777" w:rsidR="00390CFD" w:rsidRDefault="00390CFD" w:rsidP="00390CFD">
      <w:pPr>
        <w:pStyle w:val="Greg-tekst"/>
      </w:pPr>
      <w:r>
        <w:t xml:space="preserve">            KŁK  (        )           0+033,60    5893930,32    6505830,19</w:t>
      </w:r>
    </w:p>
    <w:p w14:paraId="2DAE6E77" w14:textId="77777777" w:rsidR="00390CFD" w:rsidRDefault="00390CFD" w:rsidP="00390CFD">
      <w:pPr>
        <w:pStyle w:val="Greg-tekst"/>
      </w:pPr>
      <w:r>
        <w:t xml:space="preserve">                     Promień:             90,000</w:t>
      </w:r>
    </w:p>
    <w:p w14:paraId="17D09EEE" w14:textId="77777777" w:rsidR="00390CFD" w:rsidRDefault="00390CFD" w:rsidP="00390CFD">
      <w:pPr>
        <w:pStyle w:val="Greg-tekst"/>
      </w:pPr>
      <w:r>
        <w:t xml:space="preserve">                       Delta:           6^38'16" Prawo</w:t>
      </w:r>
    </w:p>
    <w:p w14:paraId="396DBFD1" w14:textId="77777777" w:rsidR="00390CFD" w:rsidRDefault="00390CFD" w:rsidP="00390CFD">
      <w:pPr>
        <w:pStyle w:val="Greg-tekst"/>
      </w:pPr>
      <w:r>
        <w:t xml:space="preserve">  Stopień krzywizny (łuk):          63^39'43"</w:t>
      </w:r>
    </w:p>
    <w:p w14:paraId="426486F9" w14:textId="77777777" w:rsidR="00390CFD" w:rsidRDefault="00390CFD" w:rsidP="00390CFD">
      <w:pPr>
        <w:pStyle w:val="Greg-tekst"/>
      </w:pPr>
      <w:r>
        <w:t xml:space="preserve">                    Długość:             10,426</w:t>
      </w:r>
    </w:p>
    <w:p w14:paraId="259AD454" w14:textId="77777777" w:rsidR="00390CFD" w:rsidRDefault="00390CFD" w:rsidP="00390CFD">
      <w:pPr>
        <w:pStyle w:val="Greg-tekst"/>
      </w:pPr>
      <w:r>
        <w:lastRenderedPageBreak/>
        <w:t xml:space="preserve">                   Styczna:              5,219</w:t>
      </w:r>
    </w:p>
    <w:p w14:paraId="3FD05423" w14:textId="77777777" w:rsidR="00390CFD" w:rsidRDefault="00390CFD" w:rsidP="00390CFD">
      <w:pPr>
        <w:pStyle w:val="Greg-tekst"/>
      </w:pPr>
      <w:r>
        <w:t xml:space="preserve">                     Cięciwa:             10,421</w:t>
      </w:r>
    </w:p>
    <w:p w14:paraId="36389057" w14:textId="77777777" w:rsidR="00390CFD" w:rsidRDefault="00390CFD" w:rsidP="00390CFD">
      <w:pPr>
        <w:pStyle w:val="Greg-tekst"/>
      </w:pPr>
      <w:r>
        <w:t xml:space="preserve">           Strzałka łuku:              0,151</w:t>
      </w:r>
    </w:p>
    <w:p w14:paraId="33063A57" w14:textId="77777777" w:rsidR="00390CFD" w:rsidRDefault="00390CFD" w:rsidP="00390CFD">
      <w:pPr>
        <w:pStyle w:val="Greg-tekst"/>
      </w:pPr>
      <w:r>
        <w:t xml:space="preserve">                  Zewnętrzne:              0,151</w:t>
      </w:r>
    </w:p>
    <w:p w14:paraId="10F8E231" w14:textId="77777777" w:rsidR="00390CFD" w:rsidRDefault="00390CFD" w:rsidP="00390CFD">
      <w:pPr>
        <w:pStyle w:val="Greg-tekst"/>
      </w:pPr>
      <w:r>
        <w:t xml:space="preserve">         Kierunek stycznej:         88^37'46" </w:t>
      </w:r>
    </w:p>
    <w:p w14:paraId="370A2953" w14:textId="77777777" w:rsidR="00390CFD" w:rsidRDefault="00390CFD" w:rsidP="00390CFD">
      <w:pPr>
        <w:pStyle w:val="Greg-tekst"/>
      </w:pPr>
      <w:r>
        <w:t xml:space="preserve">        Kierunek promieniowy:        178^37'46" </w:t>
      </w:r>
    </w:p>
    <w:p w14:paraId="1BE01F7C" w14:textId="77777777" w:rsidR="00390CFD" w:rsidRDefault="00390CFD" w:rsidP="00390CFD">
      <w:pPr>
        <w:pStyle w:val="Greg-tekst"/>
      </w:pPr>
      <w:r>
        <w:t xml:space="preserve">           Kierunek cięciwy:         91^56'53" </w:t>
      </w:r>
    </w:p>
    <w:p w14:paraId="002492B8" w14:textId="77777777" w:rsidR="00390CFD" w:rsidRDefault="00390CFD" w:rsidP="00390CFD">
      <w:pPr>
        <w:pStyle w:val="Greg-tekst"/>
      </w:pPr>
      <w:r>
        <w:t xml:space="preserve">        Kierunek promieniowy:        185^16'01" </w:t>
      </w:r>
    </w:p>
    <w:p w14:paraId="161D58F0" w14:textId="77777777" w:rsidR="00390CFD" w:rsidRDefault="00390CFD" w:rsidP="00390CFD">
      <w:pPr>
        <w:pStyle w:val="Greg-tekst"/>
      </w:pPr>
      <w:r>
        <w:t xml:space="preserve">         Kierunek stycznej:         95^16'01" </w:t>
      </w:r>
    </w:p>
    <w:p w14:paraId="67F4C70C" w14:textId="77777777" w:rsidR="00390CFD" w:rsidRDefault="00390CFD" w:rsidP="00390CFD">
      <w:pPr>
        <w:pStyle w:val="Greg-tekst"/>
      </w:pPr>
      <w:r>
        <w:t xml:space="preserve">Element: Liniowy  </w:t>
      </w:r>
    </w:p>
    <w:p w14:paraId="348513D1" w14:textId="77777777" w:rsidR="00390CFD" w:rsidRDefault="00390CFD" w:rsidP="00390CFD">
      <w:pPr>
        <w:pStyle w:val="Greg-tekst"/>
      </w:pPr>
      <w:r>
        <w:t xml:space="preserve">            KŁK  (        )           0+033,60    5893930,32    6505830,19</w:t>
      </w:r>
    </w:p>
    <w:p w14:paraId="70560773" w14:textId="77777777" w:rsidR="00390CFD" w:rsidRDefault="00390CFD" w:rsidP="00390CFD">
      <w:pPr>
        <w:pStyle w:val="Greg-tekst"/>
      </w:pPr>
      <w:r>
        <w:t xml:space="preserve">            PŁK  (        )           0+057,98    5893928,09    6505854,46</w:t>
      </w:r>
    </w:p>
    <w:p w14:paraId="2F68AE68" w14:textId="77777777" w:rsidR="00390CFD" w:rsidRDefault="00390CFD" w:rsidP="00390CFD">
      <w:pPr>
        <w:pStyle w:val="Greg-tekst"/>
      </w:pPr>
      <w:r>
        <w:t xml:space="preserve">         Kierunek stycznej:         95^16'01" </w:t>
      </w:r>
    </w:p>
    <w:p w14:paraId="5DF78759" w14:textId="77777777" w:rsidR="00390CFD" w:rsidRDefault="00390CFD" w:rsidP="00390CFD">
      <w:pPr>
        <w:pStyle w:val="Greg-tekst"/>
      </w:pPr>
      <w:r>
        <w:t xml:space="preserve">            Długość stycznej:             24,371</w:t>
      </w:r>
    </w:p>
    <w:p w14:paraId="180DDDE3" w14:textId="77777777" w:rsidR="00390CFD" w:rsidRDefault="00390CFD" w:rsidP="00390CFD">
      <w:pPr>
        <w:pStyle w:val="Greg-tekst"/>
      </w:pPr>
      <w:r>
        <w:t>Element: Kołowy</w:t>
      </w:r>
    </w:p>
    <w:p w14:paraId="67061DDC" w14:textId="77777777" w:rsidR="00390CFD" w:rsidRDefault="00390CFD" w:rsidP="00390CFD">
      <w:pPr>
        <w:pStyle w:val="Greg-tekst"/>
      </w:pPr>
      <w:r>
        <w:t xml:space="preserve">            PŁK  (        )           0+057,98    5893928,09    6505854,46</w:t>
      </w:r>
    </w:p>
    <w:p w14:paraId="70B47D4D" w14:textId="77777777" w:rsidR="00390CFD" w:rsidRDefault="00390CFD" w:rsidP="00390CFD">
      <w:pPr>
        <w:pStyle w:val="Greg-tekst"/>
      </w:pPr>
      <w:r>
        <w:t xml:space="preserve">              W  (        )           0+059,67    5893927,93    6505856,14</w:t>
      </w:r>
    </w:p>
    <w:p w14:paraId="5737E0E4" w14:textId="77777777" w:rsidR="00390CFD" w:rsidRDefault="00390CFD" w:rsidP="00390CFD">
      <w:pPr>
        <w:pStyle w:val="Greg-tekst"/>
      </w:pPr>
      <w:r>
        <w:t xml:space="preserve">              O  (        )                       5894177,03    6505877,40</w:t>
      </w:r>
    </w:p>
    <w:p w14:paraId="15BB76A7" w14:textId="77777777" w:rsidR="00390CFD" w:rsidRDefault="00390CFD" w:rsidP="00390CFD">
      <w:pPr>
        <w:pStyle w:val="Greg-tekst"/>
      </w:pPr>
      <w:r>
        <w:t xml:space="preserve">            KŁK  (        )           0+061,36    5893927,80    6505857,83</w:t>
      </w:r>
    </w:p>
    <w:p w14:paraId="53C3A6C1" w14:textId="77777777" w:rsidR="00390CFD" w:rsidRDefault="00390CFD" w:rsidP="00390CFD">
      <w:pPr>
        <w:pStyle w:val="Greg-tekst"/>
      </w:pPr>
      <w:r>
        <w:t xml:space="preserve">                     Promień:            250,000</w:t>
      </w:r>
    </w:p>
    <w:p w14:paraId="13E11BE6" w14:textId="77777777" w:rsidR="00390CFD" w:rsidRDefault="00390CFD" w:rsidP="00390CFD">
      <w:pPr>
        <w:pStyle w:val="Greg-tekst"/>
      </w:pPr>
      <w:r>
        <w:t xml:space="preserve">                       Delta:           0^46'31" Lewo</w:t>
      </w:r>
    </w:p>
    <w:p w14:paraId="3DF7FB9B" w14:textId="77777777" w:rsidR="00390CFD" w:rsidRDefault="00390CFD" w:rsidP="00390CFD">
      <w:pPr>
        <w:pStyle w:val="Greg-tekst"/>
      </w:pPr>
      <w:r>
        <w:t xml:space="preserve">  Stopień krzywizny (łuk):          22^55'06"</w:t>
      </w:r>
    </w:p>
    <w:p w14:paraId="6D7C33DC" w14:textId="77777777" w:rsidR="00390CFD" w:rsidRDefault="00390CFD" w:rsidP="00390CFD">
      <w:pPr>
        <w:pStyle w:val="Greg-tekst"/>
      </w:pPr>
      <w:r>
        <w:t xml:space="preserve">                    Długość:              3,383</w:t>
      </w:r>
    </w:p>
    <w:p w14:paraId="50DE74DC" w14:textId="77777777" w:rsidR="00390CFD" w:rsidRDefault="00390CFD" w:rsidP="00390CFD">
      <w:pPr>
        <w:pStyle w:val="Greg-tekst"/>
      </w:pPr>
      <w:r>
        <w:t xml:space="preserve">                   Styczna:              1,692</w:t>
      </w:r>
    </w:p>
    <w:p w14:paraId="0135F22B" w14:textId="77777777" w:rsidR="00390CFD" w:rsidRDefault="00390CFD" w:rsidP="00390CFD">
      <w:pPr>
        <w:pStyle w:val="Greg-tekst"/>
      </w:pPr>
      <w:r>
        <w:t xml:space="preserve">                     Cięciwa:              3,383</w:t>
      </w:r>
    </w:p>
    <w:p w14:paraId="0D9811B9" w14:textId="77777777" w:rsidR="00390CFD" w:rsidRDefault="00390CFD" w:rsidP="00390CFD">
      <w:pPr>
        <w:pStyle w:val="Greg-tekst"/>
      </w:pPr>
      <w:r>
        <w:t xml:space="preserve">           Strzałka łuku:              0,006</w:t>
      </w:r>
    </w:p>
    <w:p w14:paraId="1DEC9F3B" w14:textId="77777777" w:rsidR="00390CFD" w:rsidRDefault="00390CFD" w:rsidP="00390CFD">
      <w:pPr>
        <w:pStyle w:val="Greg-tekst"/>
      </w:pPr>
      <w:r>
        <w:t xml:space="preserve">                  Zewnętrzne:              0,006</w:t>
      </w:r>
    </w:p>
    <w:p w14:paraId="19A5622E" w14:textId="77777777" w:rsidR="00390CFD" w:rsidRDefault="00390CFD" w:rsidP="00390CFD">
      <w:pPr>
        <w:pStyle w:val="Greg-tekst"/>
      </w:pPr>
      <w:r>
        <w:t xml:space="preserve">         Kierunek stycznej:         95^16'01" </w:t>
      </w:r>
    </w:p>
    <w:p w14:paraId="78B44255" w14:textId="77777777" w:rsidR="00390CFD" w:rsidRDefault="00390CFD" w:rsidP="00390CFD">
      <w:pPr>
        <w:pStyle w:val="Greg-tekst"/>
      </w:pPr>
      <w:r>
        <w:t xml:space="preserve">        Kierunek promieniowy:        185^16'01" </w:t>
      </w:r>
    </w:p>
    <w:p w14:paraId="3661A13E" w14:textId="77777777" w:rsidR="00390CFD" w:rsidRDefault="00390CFD" w:rsidP="00390CFD">
      <w:pPr>
        <w:pStyle w:val="Greg-tekst"/>
      </w:pPr>
      <w:r>
        <w:t xml:space="preserve">           Kierunek cięciwy:         94^52'46" </w:t>
      </w:r>
    </w:p>
    <w:p w14:paraId="5A738809" w14:textId="77777777" w:rsidR="00390CFD" w:rsidRDefault="00390CFD" w:rsidP="00390CFD">
      <w:pPr>
        <w:pStyle w:val="Greg-tekst"/>
      </w:pPr>
      <w:r>
        <w:t xml:space="preserve">        Kierunek promieniowy:        184^29'30" </w:t>
      </w:r>
    </w:p>
    <w:p w14:paraId="1D36AA2C" w14:textId="77777777" w:rsidR="00390CFD" w:rsidRDefault="00390CFD" w:rsidP="00390CFD">
      <w:pPr>
        <w:pStyle w:val="Greg-tekst"/>
      </w:pPr>
      <w:r>
        <w:t xml:space="preserve">         Kierunek stycznej:         94^29'30" </w:t>
      </w:r>
    </w:p>
    <w:p w14:paraId="716525E1" w14:textId="77777777" w:rsidR="00390CFD" w:rsidRDefault="00390CFD" w:rsidP="00390CFD">
      <w:pPr>
        <w:pStyle w:val="Greg-tekst"/>
      </w:pPr>
      <w:r>
        <w:t xml:space="preserve">Element: Liniowy  </w:t>
      </w:r>
    </w:p>
    <w:p w14:paraId="506B1BE7" w14:textId="77777777" w:rsidR="00390CFD" w:rsidRDefault="00390CFD" w:rsidP="00390CFD">
      <w:pPr>
        <w:pStyle w:val="Greg-tekst"/>
      </w:pPr>
      <w:r>
        <w:t xml:space="preserve">            KŁK  (        )           0+061,36    5893927,80    6505857,83</w:t>
      </w:r>
    </w:p>
    <w:p w14:paraId="381A4DCD" w14:textId="77777777" w:rsidR="00390CFD" w:rsidRDefault="00390CFD" w:rsidP="00390CFD">
      <w:pPr>
        <w:pStyle w:val="Greg-tekst"/>
      </w:pPr>
      <w:r>
        <w:t xml:space="preserve">              W  (        )           0+084,13    5893926,02    6505880,52</w:t>
      </w:r>
    </w:p>
    <w:p w14:paraId="642785FD" w14:textId="77777777" w:rsidR="00390CFD" w:rsidRDefault="00390CFD" w:rsidP="00390CFD">
      <w:pPr>
        <w:pStyle w:val="Greg-tekst"/>
      </w:pPr>
      <w:r>
        <w:t xml:space="preserve">         Kierunek stycznej:         94^29'30" </w:t>
      </w:r>
    </w:p>
    <w:p w14:paraId="5B4C36EA" w14:textId="77777777" w:rsidR="00390CFD" w:rsidRDefault="00390CFD" w:rsidP="00390CFD">
      <w:pPr>
        <w:pStyle w:val="Greg-tekst"/>
      </w:pPr>
      <w:r>
        <w:t xml:space="preserve">            Długość stycznej:             22,767</w:t>
      </w:r>
    </w:p>
    <w:p w14:paraId="588F35C4" w14:textId="77777777" w:rsidR="00390CFD" w:rsidRDefault="00390CFD" w:rsidP="00390CFD">
      <w:pPr>
        <w:pStyle w:val="Greg-tekst"/>
      </w:pPr>
      <w:r>
        <w:t xml:space="preserve">Element: Liniowy  </w:t>
      </w:r>
    </w:p>
    <w:p w14:paraId="090E7FD1" w14:textId="77777777" w:rsidR="00390CFD" w:rsidRDefault="00390CFD" w:rsidP="00390CFD">
      <w:pPr>
        <w:pStyle w:val="Greg-tekst"/>
      </w:pPr>
      <w:r>
        <w:t xml:space="preserve">              W  (        )           0+084,13    5893926,02    6505880,52</w:t>
      </w:r>
    </w:p>
    <w:p w14:paraId="0C4A1FB7" w14:textId="77777777" w:rsidR="00390CFD" w:rsidRDefault="00390CFD" w:rsidP="00390CFD">
      <w:pPr>
        <w:pStyle w:val="Greg-tekst"/>
      </w:pPr>
      <w:r>
        <w:t xml:space="preserve">             KT  (        )           0+158,00    5893920,17    6505954,16</w:t>
      </w:r>
    </w:p>
    <w:p w14:paraId="12AF5818" w14:textId="77777777" w:rsidR="00390CFD" w:rsidRDefault="00390CFD" w:rsidP="00390CFD">
      <w:pPr>
        <w:pStyle w:val="Greg-tekst"/>
      </w:pPr>
      <w:r>
        <w:t xml:space="preserve">         Kierunek stycznej:         94^32'31" </w:t>
      </w:r>
    </w:p>
    <w:p w14:paraId="6BD3556D" w14:textId="29007C97" w:rsidR="00390CFD" w:rsidRDefault="00390CFD" w:rsidP="00390CFD">
      <w:pPr>
        <w:pStyle w:val="Greg-tekst"/>
      </w:pPr>
      <w:r>
        <w:t xml:space="preserve">            Długość stycznej:             73,871</w:t>
      </w:r>
    </w:p>
    <w:p w14:paraId="12B8881F" w14:textId="4C4AC9E1" w:rsidR="00DD353E" w:rsidRDefault="00DD353E" w:rsidP="00390CFD">
      <w:pPr>
        <w:pStyle w:val="Greg-tekst"/>
      </w:pPr>
    </w:p>
    <w:p w14:paraId="6C2F948D" w14:textId="53B136F6" w:rsidR="00DD353E" w:rsidRDefault="00DD353E" w:rsidP="00390CFD">
      <w:pPr>
        <w:pStyle w:val="Greg-tekst"/>
      </w:pPr>
    </w:p>
    <w:p w14:paraId="50965C53" w14:textId="4BAF10E6" w:rsidR="00DD353E" w:rsidRDefault="00DD353E" w:rsidP="00390CFD">
      <w:pPr>
        <w:pStyle w:val="Greg-tekst"/>
      </w:pPr>
    </w:p>
    <w:p w14:paraId="16281E06" w14:textId="4CE1B173" w:rsidR="00DD353E" w:rsidRDefault="00DD353E" w:rsidP="00390CFD">
      <w:pPr>
        <w:pStyle w:val="Greg-tekst"/>
      </w:pPr>
    </w:p>
    <w:p w14:paraId="0961598E" w14:textId="3B47B027" w:rsidR="00DD353E" w:rsidRDefault="00DD353E" w:rsidP="00390CFD">
      <w:pPr>
        <w:pStyle w:val="Greg-tekst"/>
      </w:pPr>
    </w:p>
    <w:p w14:paraId="483D980B" w14:textId="4EF34AAC" w:rsidR="00DD353E" w:rsidRDefault="00DD353E" w:rsidP="00390CFD">
      <w:pPr>
        <w:pStyle w:val="Greg-tekst"/>
      </w:pPr>
    </w:p>
    <w:p w14:paraId="66847C41" w14:textId="77777777" w:rsidR="00DD353E" w:rsidRDefault="00DD353E" w:rsidP="00390CFD">
      <w:pPr>
        <w:pStyle w:val="Greg-tekst"/>
      </w:pPr>
    </w:p>
    <w:p w14:paraId="2FF2082C" w14:textId="77777777" w:rsidR="00390CFD" w:rsidRDefault="00390CFD" w:rsidP="00DD353E">
      <w:pPr>
        <w:pStyle w:val="Greg-numer2"/>
        <w:ind w:left="1134"/>
      </w:pPr>
      <w:bookmarkStart w:id="22" w:name="_Toc46951356"/>
      <w:bookmarkStart w:id="23" w:name="_Toc82028190"/>
      <w:r w:rsidRPr="002C2D79">
        <w:lastRenderedPageBreak/>
        <w:t>Zestawienie nawierzchni</w:t>
      </w:r>
      <w:bookmarkEnd w:id="22"/>
      <w:bookmarkEnd w:id="23"/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826"/>
      </w:tblGrid>
      <w:tr w:rsidR="00DD353E" w:rsidRPr="00926C4A" w14:paraId="0220AD9B" w14:textId="77777777" w:rsidTr="00390CFD">
        <w:trPr>
          <w:trHeight w:val="340"/>
        </w:trPr>
        <w:tc>
          <w:tcPr>
            <w:tcW w:w="4819" w:type="dxa"/>
            <w:tcBorders>
              <w:right w:val="dashed" w:sz="4" w:space="0" w:color="auto"/>
            </w:tcBorders>
            <w:vAlign w:val="center"/>
          </w:tcPr>
          <w:p w14:paraId="21268300" w14:textId="77777777" w:rsidR="00DD353E" w:rsidRPr="00926C4A" w:rsidRDefault="00DD353E" w:rsidP="00390CFD">
            <w:pPr>
              <w:pStyle w:val="Greg-tabelzasadnicza"/>
              <w:rPr>
                <w:b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dashed" w:sz="4" w:space="0" w:color="auto"/>
            </w:tcBorders>
            <w:vAlign w:val="center"/>
          </w:tcPr>
          <w:p w14:paraId="5D7C4C92" w14:textId="77777777" w:rsidR="00DD353E" w:rsidRPr="00926C4A" w:rsidRDefault="00DD353E" w:rsidP="00390CFD">
            <w:pPr>
              <w:pStyle w:val="Greg-tabelzasadnicza"/>
              <w:rPr>
                <w:b/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Odcinek I</w:t>
            </w:r>
          </w:p>
        </w:tc>
      </w:tr>
      <w:tr w:rsidR="00DD353E" w:rsidRPr="00926C4A" w14:paraId="39FF9D53" w14:textId="77777777" w:rsidTr="00390CFD">
        <w:trPr>
          <w:trHeight w:val="340"/>
        </w:trPr>
        <w:tc>
          <w:tcPr>
            <w:tcW w:w="481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B45D5B2" w14:textId="77777777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jezdnia z kostki betonowej gr. 8 cm</w:t>
            </w:r>
          </w:p>
        </w:tc>
        <w:tc>
          <w:tcPr>
            <w:tcW w:w="18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123DBBD" w14:textId="2BC3A7A6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783 m</w:t>
            </w:r>
            <w:r w:rsidRPr="00926C4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DD353E" w:rsidRPr="00926C4A" w14:paraId="7387723B" w14:textId="77777777" w:rsidTr="00390CFD">
        <w:trPr>
          <w:trHeight w:val="340"/>
        </w:trPr>
        <w:tc>
          <w:tcPr>
            <w:tcW w:w="481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9A28097" w14:textId="77777777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zjazdy indywidualne</w:t>
            </w:r>
          </w:p>
        </w:tc>
        <w:tc>
          <w:tcPr>
            <w:tcW w:w="18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A2C14EB" w14:textId="0F78C59D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92 m</w:t>
            </w:r>
            <w:r w:rsidRPr="00926C4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DD353E" w:rsidRPr="00926C4A" w14:paraId="595486A2" w14:textId="77777777" w:rsidTr="00390CFD">
        <w:trPr>
          <w:trHeight w:val="340"/>
        </w:trPr>
        <w:tc>
          <w:tcPr>
            <w:tcW w:w="481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E3641F0" w14:textId="77777777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chodniki</w:t>
            </w:r>
          </w:p>
        </w:tc>
        <w:tc>
          <w:tcPr>
            <w:tcW w:w="18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28C5B71" w14:textId="586E9703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15 m</w:t>
            </w:r>
            <w:r w:rsidRPr="00926C4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DD353E" w:rsidRPr="00926C4A" w14:paraId="7CD99B70" w14:textId="77777777" w:rsidTr="00390CFD">
        <w:trPr>
          <w:trHeight w:val="340"/>
        </w:trPr>
        <w:tc>
          <w:tcPr>
            <w:tcW w:w="4819" w:type="dxa"/>
            <w:tcBorders>
              <w:top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1E6C7C9" w14:textId="77777777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zieleń</w:t>
            </w:r>
          </w:p>
        </w:tc>
        <w:tc>
          <w:tcPr>
            <w:tcW w:w="1826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D8B2EBA" w14:textId="339AE72D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590 m</w:t>
            </w:r>
            <w:r w:rsidRPr="00926C4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DD353E" w:rsidRPr="00926C4A" w14:paraId="53927744" w14:textId="77777777" w:rsidTr="00390CFD">
        <w:trPr>
          <w:trHeight w:val="340"/>
        </w:trPr>
        <w:tc>
          <w:tcPr>
            <w:tcW w:w="4819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32D15CB" w14:textId="77777777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SUMA:</w:t>
            </w:r>
          </w:p>
        </w:tc>
        <w:tc>
          <w:tcPr>
            <w:tcW w:w="1826" w:type="dxa"/>
            <w:tcBorders>
              <w:top w:val="sing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33A9DB32" w14:textId="1B55B727" w:rsidR="00DD353E" w:rsidRPr="00926C4A" w:rsidRDefault="00DD353E" w:rsidP="00390CFD">
            <w:pPr>
              <w:pStyle w:val="Greg-tabelzasadnicza"/>
              <w:rPr>
                <w:sz w:val="24"/>
                <w:szCs w:val="24"/>
              </w:rPr>
            </w:pPr>
            <w:r w:rsidRPr="00926C4A">
              <w:rPr>
                <w:sz w:val="24"/>
                <w:szCs w:val="24"/>
              </w:rPr>
              <w:t>1 480 m</w:t>
            </w:r>
            <w:r w:rsidRPr="00926C4A">
              <w:rPr>
                <w:sz w:val="24"/>
                <w:szCs w:val="24"/>
                <w:vertAlign w:val="superscript"/>
              </w:rPr>
              <w:t>2</w:t>
            </w:r>
          </w:p>
        </w:tc>
      </w:tr>
    </w:tbl>
    <w:p w14:paraId="34F64DB6" w14:textId="77777777" w:rsidR="00390CFD" w:rsidRPr="002C2D79" w:rsidRDefault="00390CFD" w:rsidP="00390CFD">
      <w:pPr>
        <w:pStyle w:val="Greg-tekst"/>
        <w:ind w:firstLine="0"/>
      </w:pPr>
    </w:p>
    <w:p w14:paraId="68100912" w14:textId="77777777" w:rsidR="00390CFD" w:rsidRPr="002C2D79" w:rsidRDefault="00390CFD" w:rsidP="00390CFD">
      <w:pPr>
        <w:pStyle w:val="Greg-numer2"/>
        <w:ind w:left="709" w:hanging="431"/>
      </w:pPr>
      <w:bookmarkStart w:id="24" w:name="_Toc46951357"/>
      <w:bookmarkStart w:id="25" w:name="_Toc82028191"/>
      <w:r>
        <w:t>Odwodnienie</w:t>
      </w:r>
      <w:bookmarkEnd w:id="24"/>
      <w:bookmarkEnd w:id="25"/>
    </w:p>
    <w:p w14:paraId="0260556C" w14:textId="149E6B4E" w:rsidR="00390CFD" w:rsidRDefault="00390CFD" w:rsidP="00390CFD">
      <w:pPr>
        <w:pStyle w:val="Greg-tekst"/>
      </w:pPr>
      <w:r>
        <w:t>Odwodnienie jezdni będzie odbywało się poprzez spływ wody do projektowan</w:t>
      </w:r>
      <w:r w:rsidR="00926C4A">
        <w:t>ego</w:t>
      </w:r>
      <w:r>
        <w:t xml:space="preserve"> wpust</w:t>
      </w:r>
      <w:r w:rsidR="00926C4A">
        <w:t>u</w:t>
      </w:r>
      <w:r>
        <w:t xml:space="preserve"> a następnie </w:t>
      </w:r>
      <w:r w:rsidR="00926C4A">
        <w:t xml:space="preserve">poprzez </w:t>
      </w:r>
      <w:proofErr w:type="spellStart"/>
      <w:r w:rsidR="00926C4A">
        <w:t>przykanalik</w:t>
      </w:r>
      <w:proofErr w:type="spellEnd"/>
      <w:r w:rsidR="00926C4A">
        <w:t xml:space="preserve"> do istniejącego odbiornika</w:t>
      </w:r>
      <w:r>
        <w:t>.</w:t>
      </w:r>
    </w:p>
    <w:p w14:paraId="1C873986" w14:textId="77777777" w:rsidR="00B504BB" w:rsidRDefault="00B504BB" w:rsidP="00390CFD">
      <w:pPr>
        <w:pStyle w:val="Greg-tekst"/>
      </w:pPr>
    </w:p>
    <w:p w14:paraId="7433315F" w14:textId="1CCBFA4F" w:rsidR="00B504BB" w:rsidRPr="002C2D79" w:rsidRDefault="00B504BB" w:rsidP="00B504BB">
      <w:pPr>
        <w:pStyle w:val="Greg-numer2"/>
        <w:ind w:left="709" w:hanging="431"/>
      </w:pPr>
      <w:bookmarkStart w:id="26" w:name="_Toc82028192"/>
      <w:r>
        <w:t>O</w:t>
      </w:r>
      <w:r>
        <w:t>świetle</w:t>
      </w:r>
      <w:r>
        <w:t>nie</w:t>
      </w:r>
      <w:bookmarkEnd w:id="26"/>
    </w:p>
    <w:p w14:paraId="072968D1" w14:textId="417A2DF8" w:rsidR="00B504BB" w:rsidRPr="0002570E" w:rsidRDefault="00B504BB" w:rsidP="00B504BB">
      <w:pPr>
        <w:pStyle w:val="Greg-tekst"/>
      </w:pPr>
      <w:r w:rsidRPr="0002570E">
        <w:t xml:space="preserve">Dla projektowanego oświetlenia w Osielsku, projektuje się oprawy oświetleniowe zamontowane zostaną na słupach oświetleniowych stalowych ocynkowanych z 1,0[m] wysięgnikiem. W słupach projektuje się zastosowanie izolacyjnych  złączy: bezpiecznikowych, fazowych oraz zerowych z możliwością podpięcia kabla o średnicy do 50[mm2]. Każda konstrukcja słupa będzie połączona z przewodem ochronnym PEN kabla zasilającego. Jako przewód zasilający oprawę pomiędzy złączem słupowym a oprawą oświetleniową projektuje się kabel YKY 3x1,5[mm2]. Bezpiecznik dla oprawy – 6[A]. </w:t>
      </w:r>
    </w:p>
    <w:p w14:paraId="5AA6DBA3" w14:textId="07424C74" w:rsidR="00B504BB" w:rsidRPr="0002570E" w:rsidRDefault="00B504BB" w:rsidP="00B504BB">
      <w:pPr>
        <w:pStyle w:val="Greg-tekst"/>
      </w:pPr>
      <w:r w:rsidRPr="0002570E">
        <w:t xml:space="preserve">Słupy posadowione zostaną na prefabrykowanych fundamentach. </w:t>
      </w:r>
    </w:p>
    <w:p w14:paraId="4E44E184" w14:textId="77777777" w:rsidR="00B504BB" w:rsidRPr="0002570E" w:rsidRDefault="00B504BB" w:rsidP="00B504BB">
      <w:pPr>
        <w:pStyle w:val="Greg-tekst"/>
      </w:pPr>
      <w:r w:rsidRPr="0002570E">
        <w:t>Projektowane linie kablowe należy  układać linią falistą na dnie wykopu na głębokości 0,6[m] w środku 20 [cm] podsypki z drobnoziarnistego piasku. Jeżeli grunt rodzimy spełnia wymagania co do piasku drobnoziarnistego kabel ułożyć bezpośrednio w ziemi. Po ułożeniu kabla, przed jego zasypaniem należy:</w:t>
      </w:r>
    </w:p>
    <w:p w14:paraId="438C74F9" w14:textId="77777777" w:rsidR="00B504BB" w:rsidRPr="0002570E" w:rsidRDefault="00B504BB" w:rsidP="00B504BB">
      <w:pPr>
        <w:pStyle w:val="Greg-tekst"/>
        <w:numPr>
          <w:ilvl w:val="0"/>
          <w:numId w:val="40"/>
        </w:numPr>
        <w:spacing w:line="300" w:lineRule="auto"/>
      </w:pPr>
      <w:r w:rsidRPr="0002570E">
        <w:t>wykonać inwentaryzację geodezyjną (przez uprawnionego geodetę),</w:t>
      </w:r>
    </w:p>
    <w:p w14:paraId="7E703D22" w14:textId="77777777" w:rsidR="00B504BB" w:rsidRPr="0002570E" w:rsidRDefault="00B504BB" w:rsidP="00B504BB">
      <w:pPr>
        <w:pStyle w:val="Greg-tekst"/>
        <w:numPr>
          <w:ilvl w:val="0"/>
          <w:numId w:val="40"/>
        </w:numPr>
        <w:spacing w:line="300" w:lineRule="auto"/>
      </w:pPr>
      <w:r w:rsidRPr="0002570E">
        <w:t>dokonać odbioru etapowego przy współudziale przedstawiciela Inwestora,</w:t>
      </w:r>
    </w:p>
    <w:p w14:paraId="32E648E6" w14:textId="77777777" w:rsidR="00B504BB" w:rsidRPr="0002570E" w:rsidRDefault="00B504BB" w:rsidP="00B504BB">
      <w:pPr>
        <w:pStyle w:val="Greg-tekst"/>
        <w:numPr>
          <w:ilvl w:val="0"/>
          <w:numId w:val="40"/>
        </w:numPr>
        <w:spacing w:line="300" w:lineRule="auto"/>
      </w:pPr>
      <w:r w:rsidRPr="0002570E">
        <w:t>przeprowadzić pomiary ciągłości żył oraz rezystancji izolacji kabla.</w:t>
      </w:r>
    </w:p>
    <w:p w14:paraId="478769A9" w14:textId="77777777" w:rsidR="00B504BB" w:rsidRPr="0002570E" w:rsidRDefault="00B504BB" w:rsidP="00B504BB">
      <w:pPr>
        <w:pStyle w:val="Greg-tekst"/>
      </w:pPr>
      <w:r w:rsidRPr="0002570E">
        <w:t xml:space="preserve">Po przykryciu linii kablowej 25[cm] warstwą piasku na całej długości ułożyć folię ostrzegawczą koloru niebieskiego o szerokości 30[cm] i grubości co najmniej 0,5[mm] a następnie zasypać gruntem rodzimym. W przypadku prowadzenia linii kablowej w kanalizacji z rur ochronnych, wejście i wyjście kabla z rury winno być zabezpieczone przed tzw. zamuleniem poprzez piankę montażową oraz </w:t>
      </w:r>
      <w:proofErr w:type="spellStart"/>
      <w:r w:rsidRPr="0002570E">
        <w:t>olkitem</w:t>
      </w:r>
      <w:proofErr w:type="spellEnd"/>
      <w:r w:rsidRPr="0002570E">
        <w:t xml:space="preserve"> z pakułami.  Linię kablową należy oznaczyć opaskami informacyjnymi umieszczonymi na linii kablowej co 10[m] oraz przy wejściu do kanalizacji z rur ochronnych. Na opaskach winny znaleźć się następujące informacje:</w:t>
      </w:r>
    </w:p>
    <w:p w14:paraId="30ED4486" w14:textId="77777777" w:rsidR="00B504BB" w:rsidRPr="0002570E" w:rsidRDefault="00B504BB" w:rsidP="00B504BB">
      <w:pPr>
        <w:pStyle w:val="Greg-tekst"/>
        <w:numPr>
          <w:ilvl w:val="0"/>
          <w:numId w:val="40"/>
        </w:numPr>
        <w:spacing w:line="300" w:lineRule="auto"/>
      </w:pPr>
      <w:r w:rsidRPr="0002570E">
        <w:t>typ kabla,</w:t>
      </w:r>
    </w:p>
    <w:p w14:paraId="196A9123" w14:textId="77777777" w:rsidR="00B504BB" w:rsidRPr="0002570E" w:rsidRDefault="00B504BB" w:rsidP="00B504BB">
      <w:pPr>
        <w:pStyle w:val="Greg-tekst"/>
        <w:numPr>
          <w:ilvl w:val="0"/>
          <w:numId w:val="40"/>
        </w:numPr>
        <w:spacing w:line="300" w:lineRule="auto"/>
      </w:pPr>
      <w:r w:rsidRPr="0002570E">
        <w:t>trasa kabla,</w:t>
      </w:r>
    </w:p>
    <w:p w14:paraId="284EB7FE" w14:textId="77777777" w:rsidR="00B504BB" w:rsidRPr="0002570E" w:rsidRDefault="00B504BB" w:rsidP="00B504BB">
      <w:pPr>
        <w:pStyle w:val="Greg-tekst"/>
        <w:numPr>
          <w:ilvl w:val="0"/>
          <w:numId w:val="40"/>
        </w:numPr>
        <w:spacing w:line="300" w:lineRule="auto"/>
      </w:pPr>
      <w:r w:rsidRPr="0002570E">
        <w:t>właściciel kabla,</w:t>
      </w:r>
    </w:p>
    <w:p w14:paraId="6EF561AA" w14:textId="157BAAF3" w:rsidR="00B504BB" w:rsidRDefault="00B504BB" w:rsidP="00B504BB">
      <w:pPr>
        <w:pStyle w:val="Greg-tekst"/>
        <w:numPr>
          <w:ilvl w:val="0"/>
          <w:numId w:val="40"/>
        </w:numPr>
        <w:spacing w:line="300" w:lineRule="auto"/>
      </w:pPr>
      <w:r w:rsidRPr="0002570E">
        <w:t>rok ułożenia kabla.</w:t>
      </w:r>
    </w:p>
    <w:p w14:paraId="4459F795" w14:textId="77777777" w:rsidR="00B504BB" w:rsidRPr="0002570E" w:rsidRDefault="00B504BB" w:rsidP="00B504BB">
      <w:pPr>
        <w:pStyle w:val="Greg-tekst"/>
        <w:spacing w:line="300" w:lineRule="auto"/>
        <w:ind w:left="1077" w:firstLine="0"/>
      </w:pPr>
    </w:p>
    <w:p w14:paraId="456FF421" w14:textId="77777777" w:rsidR="00390CFD" w:rsidRPr="002E15F1" w:rsidRDefault="00390CFD" w:rsidP="00390CFD">
      <w:pPr>
        <w:pStyle w:val="Greg-numer2"/>
        <w:ind w:left="709" w:hanging="431"/>
      </w:pPr>
      <w:bookmarkStart w:id="27" w:name="_Toc1243630"/>
      <w:bookmarkStart w:id="28" w:name="_Toc46951361"/>
      <w:bookmarkStart w:id="29" w:name="_Toc82028193"/>
      <w:r w:rsidRPr="002E15F1">
        <w:t>Uwagi i wnioski</w:t>
      </w:r>
      <w:bookmarkEnd w:id="27"/>
      <w:bookmarkEnd w:id="28"/>
      <w:bookmarkEnd w:id="29"/>
    </w:p>
    <w:p w14:paraId="72F56FAD" w14:textId="77777777" w:rsidR="00390CFD" w:rsidRPr="002E15F1" w:rsidRDefault="00390CFD" w:rsidP="00390CFD">
      <w:pPr>
        <w:pStyle w:val="Greg-tekst"/>
      </w:pPr>
      <w:r w:rsidRPr="002E15F1">
        <w:t>Wszystkie roboty należy prowadzić zgodnie z obowiązującymi normami oraz przepisami BHP. Przed przystąpieniem do robót należy zapoznać się z warunkami i zastrzeżeniami zawartymi w uzgodnieniach i warunkach technicznych gestorów uzbrojenia podziemnego.</w:t>
      </w:r>
    </w:p>
    <w:p w14:paraId="4CCA29F2" w14:textId="77777777" w:rsidR="00390CFD" w:rsidRPr="002C2D79" w:rsidRDefault="00390CFD" w:rsidP="00390CFD">
      <w:pPr>
        <w:pStyle w:val="Greg-tekst"/>
      </w:pPr>
      <w:r w:rsidRPr="002E15F1">
        <w:lastRenderedPageBreak/>
        <w:t>Przed przystąpieniem do robót należy przeanalizować projekt zagospodarowania pod kątem ewentualnych kolizji- wykopy w strefie występowania urządzeń podziemnych należy prowadzić ręcznie. Szczegółową lokalizację uzbrojenia należy ustalić za pomocą przekopów próbnych.</w:t>
      </w:r>
    </w:p>
    <w:p w14:paraId="02B80A8D" w14:textId="77777777" w:rsidR="00390CFD" w:rsidRDefault="00390CFD" w:rsidP="00390CFD">
      <w:pPr>
        <w:pStyle w:val="Greg-tekst"/>
        <w:ind w:left="6096" w:firstLine="0"/>
        <w:jc w:val="center"/>
      </w:pPr>
    </w:p>
    <w:p w14:paraId="69796A55" w14:textId="77777777" w:rsidR="00390CFD" w:rsidRPr="002C2D79" w:rsidRDefault="00390CFD" w:rsidP="00390CFD">
      <w:pPr>
        <w:pStyle w:val="Greg-tekst"/>
        <w:ind w:left="6096" w:firstLine="0"/>
        <w:jc w:val="center"/>
      </w:pPr>
      <w:r w:rsidRPr="002C2D79">
        <w:t>Opracował:</w:t>
      </w:r>
    </w:p>
    <w:p w14:paraId="71F1380A" w14:textId="77777777" w:rsidR="00390CFD" w:rsidRDefault="00390CFD" w:rsidP="00390CFD">
      <w:pPr>
        <w:pStyle w:val="Greg-tekst"/>
        <w:ind w:left="6096" w:firstLine="0"/>
        <w:jc w:val="center"/>
      </w:pPr>
      <w:r w:rsidRPr="002C2D79">
        <w:t xml:space="preserve">dr inż. Grzegorz </w:t>
      </w:r>
      <w:proofErr w:type="spellStart"/>
      <w:r w:rsidRPr="002C2D79">
        <w:t>Bebyn</w:t>
      </w:r>
      <w:proofErr w:type="spellEnd"/>
    </w:p>
    <w:p w14:paraId="7669DD34" w14:textId="77777777" w:rsidR="00365E92" w:rsidRDefault="00365E92" w:rsidP="00390CFD">
      <w:pPr>
        <w:pStyle w:val="Greg-tekst"/>
        <w:spacing w:line="276" w:lineRule="auto"/>
      </w:pPr>
    </w:p>
    <w:sectPr w:rsidR="00365E92" w:rsidSect="00C275DA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8" w:header="85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73ECC" w14:textId="77777777" w:rsidR="007324C6" w:rsidRDefault="007324C6" w:rsidP="0081178D">
      <w:r>
        <w:separator/>
      </w:r>
    </w:p>
    <w:p w14:paraId="13C0E42A" w14:textId="77777777" w:rsidR="007324C6" w:rsidRDefault="007324C6"/>
    <w:p w14:paraId="69FDE0BE" w14:textId="77777777" w:rsidR="007324C6" w:rsidRDefault="007324C6" w:rsidP="0055272B"/>
    <w:p w14:paraId="4BA3CFC9" w14:textId="77777777" w:rsidR="007324C6" w:rsidRDefault="007324C6"/>
  </w:endnote>
  <w:endnote w:type="continuationSeparator" w:id="0">
    <w:p w14:paraId="1E77CF31" w14:textId="77777777" w:rsidR="007324C6" w:rsidRDefault="007324C6" w:rsidP="0081178D">
      <w:r>
        <w:continuationSeparator/>
      </w:r>
    </w:p>
    <w:p w14:paraId="7554502E" w14:textId="77777777" w:rsidR="007324C6" w:rsidRDefault="007324C6"/>
    <w:p w14:paraId="3E94FC8E" w14:textId="77777777" w:rsidR="007324C6" w:rsidRDefault="007324C6" w:rsidP="0055272B"/>
    <w:p w14:paraId="74A9B98F" w14:textId="77777777" w:rsidR="007324C6" w:rsidRDefault="00732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148307"/>
      <w:docPartObj>
        <w:docPartGallery w:val="Page Numbers (Bottom of Page)"/>
        <w:docPartUnique/>
      </w:docPartObj>
    </w:sdtPr>
    <w:sdtEndPr/>
    <w:sdtContent>
      <w:p w14:paraId="057913A9" w14:textId="77777777" w:rsidR="00390CFD" w:rsidRPr="00284805" w:rsidRDefault="00390CFD" w:rsidP="001533EC">
        <w:pPr>
          <w:pStyle w:val="Stopka"/>
          <w:pBdr>
            <w:top w:val="single" w:sz="4" w:space="1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61463" w14:textId="77777777" w:rsidR="00390CFD" w:rsidRPr="00240273" w:rsidRDefault="00390CFD" w:rsidP="00060B2B">
    <w:pPr>
      <w:pStyle w:val="Stopka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702232"/>
      <w:docPartObj>
        <w:docPartGallery w:val="Page Numbers (Bottom of Page)"/>
        <w:docPartUnique/>
      </w:docPartObj>
    </w:sdtPr>
    <w:sdtEndPr/>
    <w:sdtContent>
      <w:p w14:paraId="40B5F769" w14:textId="77777777" w:rsidR="00390CFD" w:rsidRDefault="00390CFD" w:rsidP="001533EC">
        <w:pPr>
          <w:pStyle w:val="Stopka"/>
          <w:pBdr>
            <w:top w:val="single" w:sz="4" w:space="1" w:color="auto"/>
          </w:pBd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E144D9" w14:textId="77777777" w:rsidR="00390CFD" w:rsidRDefault="00390CFD" w:rsidP="001533EC">
    <w:pPr>
      <w:pStyle w:val="Stopka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DF7B4" w14:textId="77777777" w:rsidR="00390CFD" w:rsidRDefault="00390CFD" w:rsidP="00D231CC">
    <w:pPr>
      <w:pStyle w:val="Stopka"/>
      <w:rPr>
        <w:rFonts w:ascii="Verdana" w:hAnsi="Verdana" w:cs="Verdana"/>
        <w:b/>
        <w:bCs/>
      </w:rPr>
    </w:pPr>
    <w:r w:rsidRPr="00D231CC">
      <w:rPr>
        <w:rFonts w:ascii="Verdana" w:hAnsi="Verdana" w:cs="Verdana"/>
        <w:b/>
        <w:bCs/>
      </w:rPr>
      <w:t xml:space="preserve">AKTUALIZACJA DOKUMENTACJI PROJEKTOWEJ UL. PLATANOWA </w:t>
    </w:r>
  </w:p>
  <w:p w14:paraId="47C4926D" w14:textId="77777777" w:rsidR="00390CFD" w:rsidRPr="00D231CC" w:rsidRDefault="00390CFD" w:rsidP="00D231CC">
    <w:pPr>
      <w:pStyle w:val="Stopka"/>
      <w:rPr>
        <w:b/>
        <w:szCs w:val="28"/>
      </w:rPr>
    </w:pPr>
    <w:r w:rsidRPr="00D231CC">
      <w:rPr>
        <w:rFonts w:ascii="Verdana" w:hAnsi="Verdana" w:cs="Verdana"/>
        <w:b/>
        <w:bCs/>
      </w:rPr>
      <w:t>W OSIELSKU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44" w:type="dxa"/>
      <w:jc w:val="center"/>
      <w:tblLayout w:type="fixed"/>
      <w:tblLook w:val="01E0" w:firstRow="1" w:lastRow="1" w:firstColumn="1" w:lastColumn="1" w:noHBand="0" w:noVBand="0"/>
    </w:tblPr>
    <w:tblGrid>
      <w:gridCol w:w="3528"/>
      <w:gridCol w:w="236"/>
      <w:gridCol w:w="900"/>
      <w:gridCol w:w="2700"/>
      <w:gridCol w:w="360"/>
      <w:gridCol w:w="1620"/>
    </w:tblGrid>
    <w:tr w:rsidR="00390CFD" w14:paraId="12871A62" w14:textId="77777777" w:rsidTr="00F76B8B">
      <w:trPr>
        <w:trHeight w:val="345"/>
        <w:jc w:val="center"/>
      </w:trPr>
      <w:tc>
        <w:tcPr>
          <w:tcW w:w="3528" w:type="dxa"/>
          <w:vAlign w:val="center"/>
        </w:tcPr>
        <w:p w14:paraId="2D154688" w14:textId="77777777" w:rsidR="00390CFD" w:rsidRDefault="00390CFD" w:rsidP="0007514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36" w:type="dxa"/>
          <w:vAlign w:val="center"/>
        </w:tcPr>
        <w:p w14:paraId="243F9863" w14:textId="77777777" w:rsidR="00390CFD" w:rsidRDefault="00390CFD" w:rsidP="00075140">
          <w:pPr>
            <w:pStyle w:val="Stopka"/>
            <w:jc w:val="right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900" w:type="dxa"/>
          <w:vAlign w:val="center"/>
        </w:tcPr>
        <w:p w14:paraId="36C5E4A8" w14:textId="77777777" w:rsidR="00390CFD" w:rsidRDefault="00390CFD" w:rsidP="0007514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700" w:type="dxa"/>
          <w:vAlign w:val="center"/>
        </w:tcPr>
        <w:p w14:paraId="60E1E0F0" w14:textId="77777777" w:rsidR="00390CFD" w:rsidRDefault="00390CFD" w:rsidP="00075140">
          <w:pPr>
            <w:pStyle w:val="Stopka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60" w:type="dxa"/>
          <w:vAlign w:val="center"/>
        </w:tcPr>
        <w:p w14:paraId="547F4435" w14:textId="77777777" w:rsidR="00390CFD" w:rsidRDefault="00390CFD" w:rsidP="0007514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620" w:type="dxa"/>
          <w:vAlign w:val="center"/>
        </w:tcPr>
        <w:p w14:paraId="31688A1C" w14:textId="77777777" w:rsidR="00390CFD" w:rsidRDefault="00390CFD" w:rsidP="00075140">
          <w:pPr>
            <w:pStyle w:val="Stopka"/>
            <w:rPr>
              <w:rFonts w:ascii="Arial" w:hAnsi="Arial" w:cs="Arial"/>
              <w:sz w:val="20"/>
              <w:szCs w:val="20"/>
            </w:rPr>
          </w:pPr>
        </w:p>
      </w:tc>
    </w:tr>
  </w:tbl>
  <w:p w14:paraId="640BDCA5" w14:textId="77777777" w:rsidR="00390CFD" w:rsidRPr="00075140" w:rsidRDefault="00390CFD" w:rsidP="00075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9CB81" w14:textId="77777777" w:rsidR="007324C6" w:rsidRDefault="007324C6" w:rsidP="0081178D">
      <w:r>
        <w:separator/>
      </w:r>
    </w:p>
    <w:p w14:paraId="4DD1047B" w14:textId="77777777" w:rsidR="007324C6" w:rsidRDefault="007324C6"/>
    <w:p w14:paraId="66A5BCD2" w14:textId="77777777" w:rsidR="007324C6" w:rsidRDefault="007324C6" w:rsidP="0055272B"/>
    <w:p w14:paraId="7F49B1D5" w14:textId="77777777" w:rsidR="007324C6" w:rsidRDefault="007324C6"/>
  </w:footnote>
  <w:footnote w:type="continuationSeparator" w:id="0">
    <w:p w14:paraId="0A55DB1B" w14:textId="77777777" w:rsidR="007324C6" w:rsidRDefault="007324C6" w:rsidP="0081178D">
      <w:r>
        <w:continuationSeparator/>
      </w:r>
    </w:p>
    <w:p w14:paraId="1AC35F72" w14:textId="77777777" w:rsidR="007324C6" w:rsidRDefault="007324C6"/>
    <w:p w14:paraId="54315A93" w14:textId="77777777" w:rsidR="007324C6" w:rsidRDefault="007324C6" w:rsidP="0055272B"/>
    <w:p w14:paraId="046CA228" w14:textId="77777777" w:rsidR="007324C6" w:rsidRDefault="007324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CFB50" w14:textId="77777777" w:rsidR="00390CFD" w:rsidRDefault="00390C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E41BE" w14:textId="77777777" w:rsidR="00390CFD" w:rsidRDefault="00390C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F3B0E" w14:textId="77777777" w:rsidR="00390CFD" w:rsidRDefault="00390CF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C2C72" w14:textId="77777777" w:rsidR="00390CFD" w:rsidRPr="00BB6BBA" w:rsidRDefault="00390CFD" w:rsidP="00B02E40">
    <w:pPr>
      <w:pStyle w:val="Nagwek"/>
      <w:rPr>
        <w:sz w:val="16"/>
      </w:rPr>
    </w:pPr>
    <w:r>
      <w:rPr>
        <w:color w:val="A6A6A6" w:themeColor="background1" w:themeShade="A6"/>
        <w:spacing w:val="10"/>
        <w:szCs w:val="36"/>
      </w:rPr>
      <w:t>Biuro Architektoniczne ATRIO Sp. z o.o.</w:t>
    </w:r>
  </w:p>
  <w:p w14:paraId="7641EFAC" w14:textId="77777777" w:rsidR="00390CFD" w:rsidRPr="00754006" w:rsidRDefault="00390CFD" w:rsidP="00754006">
    <w:pPr>
      <w:pBdr>
        <w:bottom w:val="single" w:sz="4" w:space="0" w:color="auto"/>
      </w:pBdr>
      <w:ind w:firstLine="1"/>
      <w:rPr>
        <w:color w:val="808080" w:themeColor="background1" w:themeShade="80"/>
        <w:sz w:val="10"/>
      </w:rPr>
    </w:pPr>
  </w:p>
  <w:p w14:paraId="5A9486A7" w14:textId="77777777" w:rsidR="00390CFD" w:rsidRPr="00BB6BBA" w:rsidRDefault="00390CFD">
    <w:pPr>
      <w:rPr>
        <w:sz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5F214" w14:textId="77777777" w:rsidR="00390CFD" w:rsidRPr="008A7844" w:rsidRDefault="00390CFD" w:rsidP="008A7844">
    <w:pPr>
      <w:pStyle w:val="Nagwek"/>
    </w:pPr>
    <w:r w:rsidRPr="009B28CE">
      <w:rPr>
        <w:noProof/>
      </w:rPr>
      <w:drawing>
        <wp:inline distT="0" distB="0" distL="0" distR="0" wp14:anchorId="6577A978" wp14:editId="3AAD485F">
          <wp:extent cx="5748722" cy="465238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5750560" cy="46538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88CC6B4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5C445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D64A48"/>
    <w:multiLevelType w:val="hybridMultilevel"/>
    <w:tmpl w:val="B1965840"/>
    <w:lvl w:ilvl="0" w:tplc="385468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595D3B"/>
    <w:multiLevelType w:val="hybridMultilevel"/>
    <w:tmpl w:val="E8AE1410"/>
    <w:lvl w:ilvl="0" w:tplc="7ECCBE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D71D1"/>
    <w:multiLevelType w:val="hybridMultilevel"/>
    <w:tmpl w:val="5650C3F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64308D3"/>
    <w:multiLevelType w:val="multilevel"/>
    <w:tmpl w:val="CE6E1206"/>
    <w:lvl w:ilvl="0">
      <w:start w:val="1"/>
      <w:numFmt w:val="decimal"/>
      <w:pStyle w:val="Greg-numer"/>
      <w:lvlText w:val="%1."/>
      <w:lvlJc w:val="left"/>
      <w:pPr>
        <w:ind w:left="1778" w:hanging="360"/>
      </w:pPr>
    </w:lvl>
    <w:lvl w:ilvl="1">
      <w:start w:val="1"/>
      <w:numFmt w:val="decimal"/>
      <w:pStyle w:val="Greg-numer2"/>
      <w:lvlText w:val="%1.%2."/>
      <w:lvlJc w:val="left"/>
      <w:pPr>
        <w:ind w:left="4401" w:hanging="432"/>
      </w:pPr>
    </w:lvl>
    <w:lvl w:ilvl="2">
      <w:start w:val="1"/>
      <w:numFmt w:val="decimal"/>
      <w:pStyle w:val="Greg-numer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5258C1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D46076"/>
    <w:multiLevelType w:val="hybridMultilevel"/>
    <w:tmpl w:val="B372CC14"/>
    <w:lvl w:ilvl="0" w:tplc="0415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9" w15:restartNumberingAfterBreak="0">
    <w:nsid w:val="30DC2DEF"/>
    <w:multiLevelType w:val="hybridMultilevel"/>
    <w:tmpl w:val="1ECE08AE"/>
    <w:lvl w:ilvl="0" w:tplc="408CAA10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 w15:restartNumberingAfterBreak="0">
    <w:nsid w:val="34A26B8F"/>
    <w:multiLevelType w:val="hybridMultilevel"/>
    <w:tmpl w:val="14A2DBB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4C51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BC0E27"/>
    <w:multiLevelType w:val="hybridMultilevel"/>
    <w:tmpl w:val="36048F56"/>
    <w:lvl w:ilvl="0" w:tplc="2556C10C">
      <w:start w:val="1"/>
      <w:numFmt w:val="decimal"/>
      <w:lvlText w:val="[%1]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407A7"/>
    <w:multiLevelType w:val="hybridMultilevel"/>
    <w:tmpl w:val="775444B6"/>
    <w:lvl w:ilvl="0" w:tplc="FAAC28EA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4" w15:restartNumberingAfterBreak="0">
    <w:nsid w:val="3F5134C2"/>
    <w:multiLevelType w:val="hybridMultilevel"/>
    <w:tmpl w:val="8DE295D6"/>
    <w:lvl w:ilvl="0" w:tplc="0415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 w15:restartNumberingAfterBreak="0">
    <w:nsid w:val="3FDF183B"/>
    <w:multiLevelType w:val="hybridMultilevel"/>
    <w:tmpl w:val="65E8E21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51654D9D"/>
    <w:multiLevelType w:val="hybridMultilevel"/>
    <w:tmpl w:val="B7585284"/>
    <w:lvl w:ilvl="0" w:tplc="054446F0">
      <w:numFmt w:val="bullet"/>
      <w:lvlText w:val="•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4C541EF"/>
    <w:multiLevelType w:val="multilevel"/>
    <w:tmpl w:val="F330035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54D94921"/>
    <w:multiLevelType w:val="hybridMultilevel"/>
    <w:tmpl w:val="945857D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68C7F5F"/>
    <w:multiLevelType w:val="hybridMultilevel"/>
    <w:tmpl w:val="8A0ECE4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B145681"/>
    <w:multiLevelType w:val="hybridMultilevel"/>
    <w:tmpl w:val="CCDCD0C0"/>
    <w:lvl w:ilvl="0" w:tplc="A39ABDEC">
      <w:start w:val="1"/>
      <w:numFmt w:val="decimal"/>
      <w:pStyle w:val="Greg-wypunktnum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5E1C1A91"/>
    <w:multiLevelType w:val="hybridMultilevel"/>
    <w:tmpl w:val="C45A42B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4C63A0C"/>
    <w:multiLevelType w:val="multilevel"/>
    <w:tmpl w:val="8FDC68EE"/>
    <w:lvl w:ilvl="0">
      <w:start w:val="1"/>
      <w:numFmt w:val="decimal"/>
      <w:lvlText w:val="%1."/>
      <w:lvlJc w:val="left"/>
      <w:pPr>
        <w:tabs>
          <w:tab w:val="num" w:pos="652"/>
        </w:tabs>
        <w:ind w:left="652" w:hanging="6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51828EB"/>
    <w:multiLevelType w:val="hybridMultilevel"/>
    <w:tmpl w:val="F1FCE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F50231"/>
    <w:multiLevelType w:val="hybridMultilevel"/>
    <w:tmpl w:val="84BE060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6B444FBD"/>
    <w:multiLevelType w:val="hybridMultilevel"/>
    <w:tmpl w:val="5038C58C"/>
    <w:lvl w:ilvl="0" w:tplc="0C3EE0F2">
      <w:start w:val="1"/>
      <w:numFmt w:val="decimal"/>
      <w:lvlText w:val="%1."/>
      <w:lvlJc w:val="left"/>
      <w:pPr>
        <w:ind w:left="2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48" w:hanging="360"/>
      </w:pPr>
    </w:lvl>
    <w:lvl w:ilvl="2" w:tplc="0415001B" w:tentative="1">
      <w:start w:val="1"/>
      <w:numFmt w:val="lowerRoman"/>
      <w:lvlText w:val="%3."/>
      <w:lvlJc w:val="right"/>
      <w:pPr>
        <w:ind w:left="1668" w:hanging="180"/>
      </w:pPr>
    </w:lvl>
    <w:lvl w:ilvl="3" w:tplc="0415000F" w:tentative="1">
      <w:start w:val="1"/>
      <w:numFmt w:val="decimal"/>
      <w:lvlText w:val="%4."/>
      <w:lvlJc w:val="left"/>
      <w:pPr>
        <w:ind w:left="2388" w:hanging="360"/>
      </w:pPr>
    </w:lvl>
    <w:lvl w:ilvl="4" w:tplc="04150019" w:tentative="1">
      <w:start w:val="1"/>
      <w:numFmt w:val="lowerLetter"/>
      <w:lvlText w:val="%5."/>
      <w:lvlJc w:val="left"/>
      <w:pPr>
        <w:ind w:left="3108" w:hanging="360"/>
      </w:pPr>
    </w:lvl>
    <w:lvl w:ilvl="5" w:tplc="0415001B" w:tentative="1">
      <w:start w:val="1"/>
      <w:numFmt w:val="lowerRoman"/>
      <w:lvlText w:val="%6."/>
      <w:lvlJc w:val="right"/>
      <w:pPr>
        <w:ind w:left="3828" w:hanging="180"/>
      </w:pPr>
    </w:lvl>
    <w:lvl w:ilvl="6" w:tplc="0415000F" w:tentative="1">
      <w:start w:val="1"/>
      <w:numFmt w:val="decimal"/>
      <w:lvlText w:val="%7."/>
      <w:lvlJc w:val="left"/>
      <w:pPr>
        <w:ind w:left="4548" w:hanging="360"/>
      </w:pPr>
    </w:lvl>
    <w:lvl w:ilvl="7" w:tplc="04150019" w:tentative="1">
      <w:start w:val="1"/>
      <w:numFmt w:val="lowerLetter"/>
      <w:lvlText w:val="%8."/>
      <w:lvlJc w:val="left"/>
      <w:pPr>
        <w:ind w:left="5268" w:hanging="360"/>
      </w:pPr>
    </w:lvl>
    <w:lvl w:ilvl="8" w:tplc="0415001B" w:tentative="1">
      <w:start w:val="1"/>
      <w:numFmt w:val="lowerRoman"/>
      <w:lvlText w:val="%9."/>
      <w:lvlJc w:val="right"/>
      <w:pPr>
        <w:ind w:left="5988" w:hanging="180"/>
      </w:pPr>
    </w:lvl>
  </w:abstractNum>
  <w:abstractNum w:abstractNumId="26" w15:restartNumberingAfterBreak="0">
    <w:nsid w:val="75DF3362"/>
    <w:multiLevelType w:val="hybridMultilevel"/>
    <w:tmpl w:val="3B7EB2AC"/>
    <w:lvl w:ilvl="0" w:tplc="14F8CA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3067"/>
    <w:multiLevelType w:val="hybridMultilevel"/>
    <w:tmpl w:val="5E1A9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42534"/>
    <w:multiLevelType w:val="hybridMultilevel"/>
    <w:tmpl w:val="F51CF16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DEC1386"/>
    <w:multiLevelType w:val="hybridMultilevel"/>
    <w:tmpl w:val="7DC0D4D0"/>
    <w:lvl w:ilvl="0" w:tplc="8ACA0ECC">
      <w:start w:val="1"/>
      <w:numFmt w:val="bullet"/>
      <w:pStyle w:val="Greg-wypunk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E73486D"/>
    <w:multiLevelType w:val="hybridMultilevel"/>
    <w:tmpl w:val="AFD61E1E"/>
    <w:lvl w:ilvl="0" w:tplc="C4C2030A">
      <w:start w:val="1"/>
      <w:numFmt w:val="decimal"/>
      <w:pStyle w:val="Greg-podpunkt1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9"/>
  </w:num>
  <w:num w:numId="4">
    <w:abstractNumId w:val="30"/>
  </w:num>
  <w:num w:numId="5">
    <w:abstractNumId w:val="20"/>
  </w:num>
  <w:num w:numId="6">
    <w:abstractNumId w:val="0"/>
  </w:num>
  <w:num w:numId="7">
    <w:abstractNumId w:val="1"/>
  </w:num>
  <w:num w:numId="8">
    <w:abstractNumId w:val="17"/>
  </w:num>
  <w:num w:numId="9">
    <w:abstractNumId w:val="29"/>
  </w:num>
  <w:num w:numId="10">
    <w:abstractNumId w:val="21"/>
  </w:num>
  <w:num w:numId="11">
    <w:abstractNumId w:val="6"/>
  </w:num>
  <w:num w:numId="12">
    <w:abstractNumId w:val="6"/>
  </w:num>
  <w:num w:numId="13">
    <w:abstractNumId w:val="29"/>
  </w:num>
  <w:num w:numId="14">
    <w:abstractNumId w:val="13"/>
  </w:num>
  <w:num w:numId="15">
    <w:abstractNumId w:val="19"/>
  </w:num>
  <w:num w:numId="16">
    <w:abstractNumId w:val="26"/>
  </w:num>
  <w:num w:numId="17">
    <w:abstractNumId w:val="10"/>
  </w:num>
  <w:num w:numId="18">
    <w:abstractNumId w:val="5"/>
  </w:num>
  <w:num w:numId="19">
    <w:abstractNumId w:val="12"/>
  </w:num>
  <w:num w:numId="20">
    <w:abstractNumId w:val="24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1"/>
  </w:num>
  <w:num w:numId="26">
    <w:abstractNumId w:val="8"/>
  </w:num>
  <w:num w:numId="27">
    <w:abstractNumId w:val="14"/>
  </w:num>
  <w:num w:numId="28">
    <w:abstractNumId w:val="23"/>
  </w:num>
  <w:num w:numId="29">
    <w:abstractNumId w:val="27"/>
  </w:num>
  <w:num w:numId="30">
    <w:abstractNumId w:val="2"/>
  </w:num>
  <w:num w:numId="31">
    <w:abstractNumId w:val="4"/>
  </w:num>
  <w:num w:numId="32">
    <w:abstractNumId w:val="3"/>
  </w:num>
  <w:num w:numId="33">
    <w:abstractNumId w:val="25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attachedTemplate r:id="rId1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BCD"/>
    <w:rsid w:val="000027AE"/>
    <w:rsid w:val="0000362C"/>
    <w:rsid w:val="00003F9A"/>
    <w:rsid w:val="000043CE"/>
    <w:rsid w:val="000044E6"/>
    <w:rsid w:val="00005EEC"/>
    <w:rsid w:val="00006179"/>
    <w:rsid w:val="000109F0"/>
    <w:rsid w:val="000112C7"/>
    <w:rsid w:val="000115FA"/>
    <w:rsid w:val="00014662"/>
    <w:rsid w:val="00014EA6"/>
    <w:rsid w:val="0001661C"/>
    <w:rsid w:val="000168AF"/>
    <w:rsid w:val="0002298F"/>
    <w:rsid w:val="00024D36"/>
    <w:rsid w:val="0002508A"/>
    <w:rsid w:val="00036ADB"/>
    <w:rsid w:val="00036F42"/>
    <w:rsid w:val="00037973"/>
    <w:rsid w:val="000409A0"/>
    <w:rsid w:val="0004190B"/>
    <w:rsid w:val="00042925"/>
    <w:rsid w:val="00042DB6"/>
    <w:rsid w:val="000445BF"/>
    <w:rsid w:val="0004698F"/>
    <w:rsid w:val="000531AE"/>
    <w:rsid w:val="00060B2B"/>
    <w:rsid w:val="00061635"/>
    <w:rsid w:val="00061815"/>
    <w:rsid w:val="00064441"/>
    <w:rsid w:val="00064B7F"/>
    <w:rsid w:val="00066E6D"/>
    <w:rsid w:val="0007242B"/>
    <w:rsid w:val="00075140"/>
    <w:rsid w:val="000773A5"/>
    <w:rsid w:val="00081786"/>
    <w:rsid w:val="00082A73"/>
    <w:rsid w:val="000838E0"/>
    <w:rsid w:val="000840FE"/>
    <w:rsid w:val="000843A7"/>
    <w:rsid w:val="00087AA4"/>
    <w:rsid w:val="00087DC8"/>
    <w:rsid w:val="00091A2A"/>
    <w:rsid w:val="000920B3"/>
    <w:rsid w:val="0009555A"/>
    <w:rsid w:val="000956F0"/>
    <w:rsid w:val="0009578B"/>
    <w:rsid w:val="00096ED1"/>
    <w:rsid w:val="00097C97"/>
    <w:rsid w:val="000A04F0"/>
    <w:rsid w:val="000A117C"/>
    <w:rsid w:val="000A5253"/>
    <w:rsid w:val="000A55C4"/>
    <w:rsid w:val="000A57C7"/>
    <w:rsid w:val="000A67EF"/>
    <w:rsid w:val="000A6AC3"/>
    <w:rsid w:val="000A6E4A"/>
    <w:rsid w:val="000A76A5"/>
    <w:rsid w:val="000B27FD"/>
    <w:rsid w:val="000B3193"/>
    <w:rsid w:val="000B54FB"/>
    <w:rsid w:val="000B5B37"/>
    <w:rsid w:val="000B60DB"/>
    <w:rsid w:val="000B6424"/>
    <w:rsid w:val="000B66C3"/>
    <w:rsid w:val="000B6937"/>
    <w:rsid w:val="000C01F9"/>
    <w:rsid w:val="000C1152"/>
    <w:rsid w:val="000C189A"/>
    <w:rsid w:val="000C229A"/>
    <w:rsid w:val="000C23A3"/>
    <w:rsid w:val="000C3B04"/>
    <w:rsid w:val="000C3EB2"/>
    <w:rsid w:val="000C60C8"/>
    <w:rsid w:val="000D0063"/>
    <w:rsid w:val="000D026C"/>
    <w:rsid w:val="000D1C4A"/>
    <w:rsid w:val="000D3338"/>
    <w:rsid w:val="000D63B7"/>
    <w:rsid w:val="000D7B4F"/>
    <w:rsid w:val="000E5398"/>
    <w:rsid w:val="000E54E9"/>
    <w:rsid w:val="000E7046"/>
    <w:rsid w:val="000F0496"/>
    <w:rsid w:val="000F156F"/>
    <w:rsid w:val="000F36AD"/>
    <w:rsid w:val="000F56C9"/>
    <w:rsid w:val="000F614C"/>
    <w:rsid w:val="00101EE2"/>
    <w:rsid w:val="00102763"/>
    <w:rsid w:val="00105399"/>
    <w:rsid w:val="00107994"/>
    <w:rsid w:val="001117BE"/>
    <w:rsid w:val="00111FED"/>
    <w:rsid w:val="001124EF"/>
    <w:rsid w:val="00112DAD"/>
    <w:rsid w:val="00115AA8"/>
    <w:rsid w:val="001175D5"/>
    <w:rsid w:val="0012022C"/>
    <w:rsid w:val="00120B42"/>
    <w:rsid w:val="00121E63"/>
    <w:rsid w:val="0012205A"/>
    <w:rsid w:val="00124CA7"/>
    <w:rsid w:val="00125017"/>
    <w:rsid w:val="0012529B"/>
    <w:rsid w:val="001258DC"/>
    <w:rsid w:val="00125C4D"/>
    <w:rsid w:val="00126FB4"/>
    <w:rsid w:val="00133A03"/>
    <w:rsid w:val="00134EC2"/>
    <w:rsid w:val="00135765"/>
    <w:rsid w:val="0014096C"/>
    <w:rsid w:val="00140B94"/>
    <w:rsid w:val="00142511"/>
    <w:rsid w:val="001455EE"/>
    <w:rsid w:val="0014676C"/>
    <w:rsid w:val="001473AA"/>
    <w:rsid w:val="00150238"/>
    <w:rsid w:val="00151BAB"/>
    <w:rsid w:val="0015242E"/>
    <w:rsid w:val="001533EC"/>
    <w:rsid w:val="00154BA5"/>
    <w:rsid w:val="00163AF0"/>
    <w:rsid w:val="00163C9B"/>
    <w:rsid w:val="0016656A"/>
    <w:rsid w:val="001677C7"/>
    <w:rsid w:val="001706AD"/>
    <w:rsid w:val="0017130B"/>
    <w:rsid w:val="001716E8"/>
    <w:rsid w:val="00173174"/>
    <w:rsid w:val="00174939"/>
    <w:rsid w:val="00177873"/>
    <w:rsid w:val="00180B0D"/>
    <w:rsid w:val="00180D1B"/>
    <w:rsid w:val="001828BE"/>
    <w:rsid w:val="00182C36"/>
    <w:rsid w:val="00184174"/>
    <w:rsid w:val="001845C0"/>
    <w:rsid w:val="0018485B"/>
    <w:rsid w:val="00184BCD"/>
    <w:rsid w:val="00190EC4"/>
    <w:rsid w:val="00192E9F"/>
    <w:rsid w:val="001947DB"/>
    <w:rsid w:val="001964E4"/>
    <w:rsid w:val="001A11BC"/>
    <w:rsid w:val="001A2C4E"/>
    <w:rsid w:val="001A4B59"/>
    <w:rsid w:val="001A57F3"/>
    <w:rsid w:val="001A5CC0"/>
    <w:rsid w:val="001A5F52"/>
    <w:rsid w:val="001A6333"/>
    <w:rsid w:val="001B047C"/>
    <w:rsid w:val="001B0F26"/>
    <w:rsid w:val="001B13A6"/>
    <w:rsid w:val="001B1E28"/>
    <w:rsid w:val="001B2955"/>
    <w:rsid w:val="001B445C"/>
    <w:rsid w:val="001B5ECE"/>
    <w:rsid w:val="001B7A98"/>
    <w:rsid w:val="001B7F4C"/>
    <w:rsid w:val="001C0DCD"/>
    <w:rsid w:val="001C26CE"/>
    <w:rsid w:val="001C5299"/>
    <w:rsid w:val="001C6493"/>
    <w:rsid w:val="001D35E2"/>
    <w:rsid w:val="001D38A7"/>
    <w:rsid w:val="001D3A9A"/>
    <w:rsid w:val="001D3DF7"/>
    <w:rsid w:val="001D4A6C"/>
    <w:rsid w:val="001D7E14"/>
    <w:rsid w:val="001E032D"/>
    <w:rsid w:val="001E2770"/>
    <w:rsid w:val="001E389F"/>
    <w:rsid w:val="001E413E"/>
    <w:rsid w:val="001E449C"/>
    <w:rsid w:val="001F08B2"/>
    <w:rsid w:val="001F1C33"/>
    <w:rsid w:val="001F3F5B"/>
    <w:rsid w:val="001F625C"/>
    <w:rsid w:val="001F6738"/>
    <w:rsid w:val="001F79BD"/>
    <w:rsid w:val="001F7C41"/>
    <w:rsid w:val="00203D49"/>
    <w:rsid w:val="00204FDA"/>
    <w:rsid w:val="00205C7F"/>
    <w:rsid w:val="00206E9D"/>
    <w:rsid w:val="00211234"/>
    <w:rsid w:val="00217EE5"/>
    <w:rsid w:val="00222CBA"/>
    <w:rsid w:val="0022415B"/>
    <w:rsid w:val="002245BD"/>
    <w:rsid w:val="002253FF"/>
    <w:rsid w:val="00226EB4"/>
    <w:rsid w:val="0023005B"/>
    <w:rsid w:val="00230B4A"/>
    <w:rsid w:val="00231E65"/>
    <w:rsid w:val="0023213A"/>
    <w:rsid w:val="00237FA9"/>
    <w:rsid w:val="00243637"/>
    <w:rsid w:val="00243D27"/>
    <w:rsid w:val="00243E60"/>
    <w:rsid w:val="0024433F"/>
    <w:rsid w:val="00244C0E"/>
    <w:rsid w:val="00245697"/>
    <w:rsid w:val="00245983"/>
    <w:rsid w:val="00245E79"/>
    <w:rsid w:val="00250479"/>
    <w:rsid w:val="002514B7"/>
    <w:rsid w:val="00251781"/>
    <w:rsid w:val="002524E1"/>
    <w:rsid w:val="00255705"/>
    <w:rsid w:val="00256146"/>
    <w:rsid w:val="00256E72"/>
    <w:rsid w:val="00263368"/>
    <w:rsid w:val="00263673"/>
    <w:rsid w:val="002643B5"/>
    <w:rsid w:val="00264DE0"/>
    <w:rsid w:val="00264FF6"/>
    <w:rsid w:val="0026721E"/>
    <w:rsid w:val="00267699"/>
    <w:rsid w:val="002706E6"/>
    <w:rsid w:val="00270DB3"/>
    <w:rsid w:val="002740CA"/>
    <w:rsid w:val="00281998"/>
    <w:rsid w:val="0028282F"/>
    <w:rsid w:val="00283E4A"/>
    <w:rsid w:val="002840DD"/>
    <w:rsid w:val="0028508A"/>
    <w:rsid w:val="00290B3F"/>
    <w:rsid w:val="00293B2C"/>
    <w:rsid w:val="00296136"/>
    <w:rsid w:val="002A0583"/>
    <w:rsid w:val="002A0D65"/>
    <w:rsid w:val="002A2F64"/>
    <w:rsid w:val="002A4CD7"/>
    <w:rsid w:val="002A7880"/>
    <w:rsid w:val="002B0FB0"/>
    <w:rsid w:val="002B2E2F"/>
    <w:rsid w:val="002B324D"/>
    <w:rsid w:val="002C17C0"/>
    <w:rsid w:val="002C18C7"/>
    <w:rsid w:val="002C23E9"/>
    <w:rsid w:val="002C2EBA"/>
    <w:rsid w:val="002C33C4"/>
    <w:rsid w:val="002C5039"/>
    <w:rsid w:val="002D109B"/>
    <w:rsid w:val="002D2CE6"/>
    <w:rsid w:val="002D38BF"/>
    <w:rsid w:val="002D662C"/>
    <w:rsid w:val="002D7837"/>
    <w:rsid w:val="002E0849"/>
    <w:rsid w:val="002E37A6"/>
    <w:rsid w:val="002E3EDC"/>
    <w:rsid w:val="002E4A9D"/>
    <w:rsid w:val="002E72DA"/>
    <w:rsid w:val="002E7DA4"/>
    <w:rsid w:val="002F15B9"/>
    <w:rsid w:val="002F2021"/>
    <w:rsid w:val="002F2557"/>
    <w:rsid w:val="002F26F1"/>
    <w:rsid w:val="002F2839"/>
    <w:rsid w:val="002F41E7"/>
    <w:rsid w:val="00300B97"/>
    <w:rsid w:val="00302CF7"/>
    <w:rsid w:val="00304529"/>
    <w:rsid w:val="00305C7A"/>
    <w:rsid w:val="00306B7E"/>
    <w:rsid w:val="00307733"/>
    <w:rsid w:val="00307C11"/>
    <w:rsid w:val="00310596"/>
    <w:rsid w:val="003112A0"/>
    <w:rsid w:val="003121AF"/>
    <w:rsid w:val="00315E6F"/>
    <w:rsid w:val="003168AD"/>
    <w:rsid w:val="003168E1"/>
    <w:rsid w:val="00317B94"/>
    <w:rsid w:val="00317F0B"/>
    <w:rsid w:val="00320557"/>
    <w:rsid w:val="00320739"/>
    <w:rsid w:val="00321C8C"/>
    <w:rsid w:val="00322189"/>
    <w:rsid w:val="003250EE"/>
    <w:rsid w:val="003269A8"/>
    <w:rsid w:val="00326EF6"/>
    <w:rsid w:val="00330B6D"/>
    <w:rsid w:val="0033149D"/>
    <w:rsid w:val="00334394"/>
    <w:rsid w:val="00334D38"/>
    <w:rsid w:val="00335802"/>
    <w:rsid w:val="0033616D"/>
    <w:rsid w:val="00336F6E"/>
    <w:rsid w:val="003372A3"/>
    <w:rsid w:val="00340A10"/>
    <w:rsid w:val="003415FE"/>
    <w:rsid w:val="00343B4B"/>
    <w:rsid w:val="00347BE3"/>
    <w:rsid w:val="003520D8"/>
    <w:rsid w:val="003525B6"/>
    <w:rsid w:val="00353341"/>
    <w:rsid w:val="00354387"/>
    <w:rsid w:val="0035448A"/>
    <w:rsid w:val="00354537"/>
    <w:rsid w:val="0035667F"/>
    <w:rsid w:val="00357D12"/>
    <w:rsid w:val="00357E9A"/>
    <w:rsid w:val="0036173B"/>
    <w:rsid w:val="00362EAA"/>
    <w:rsid w:val="00363392"/>
    <w:rsid w:val="00363411"/>
    <w:rsid w:val="00365BF7"/>
    <w:rsid w:val="00365E92"/>
    <w:rsid w:val="003679F2"/>
    <w:rsid w:val="00373713"/>
    <w:rsid w:val="00373AB8"/>
    <w:rsid w:val="00374869"/>
    <w:rsid w:val="00374D2E"/>
    <w:rsid w:val="003763B8"/>
    <w:rsid w:val="00377A60"/>
    <w:rsid w:val="00377E16"/>
    <w:rsid w:val="00381B40"/>
    <w:rsid w:val="00382A71"/>
    <w:rsid w:val="0038300E"/>
    <w:rsid w:val="003855A2"/>
    <w:rsid w:val="00385B2B"/>
    <w:rsid w:val="00385C1A"/>
    <w:rsid w:val="00387DE4"/>
    <w:rsid w:val="00390CFD"/>
    <w:rsid w:val="00391752"/>
    <w:rsid w:val="00393028"/>
    <w:rsid w:val="00393076"/>
    <w:rsid w:val="003952D6"/>
    <w:rsid w:val="0039615F"/>
    <w:rsid w:val="00396E2D"/>
    <w:rsid w:val="00397F26"/>
    <w:rsid w:val="003A142E"/>
    <w:rsid w:val="003A1F27"/>
    <w:rsid w:val="003A59C7"/>
    <w:rsid w:val="003A7CEA"/>
    <w:rsid w:val="003B286B"/>
    <w:rsid w:val="003B2FFF"/>
    <w:rsid w:val="003B4A3E"/>
    <w:rsid w:val="003B5117"/>
    <w:rsid w:val="003B7DF4"/>
    <w:rsid w:val="003C0270"/>
    <w:rsid w:val="003C0B7B"/>
    <w:rsid w:val="003C1704"/>
    <w:rsid w:val="003C1DEA"/>
    <w:rsid w:val="003C231E"/>
    <w:rsid w:val="003C30A2"/>
    <w:rsid w:val="003C59CC"/>
    <w:rsid w:val="003C664A"/>
    <w:rsid w:val="003C7678"/>
    <w:rsid w:val="003D0097"/>
    <w:rsid w:val="003D3A30"/>
    <w:rsid w:val="003D4ADA"/>
    <w:rsid w:val="003D50FD"/>
    <w:rsid w:val="003D796C"/>
    <w:rsid w:val="003D7BE6"/>
    <w:rsid w:val="003E1FDC"/>
    <w:rsid w:val="003E2700"/>
    <w:rsid w:val="003E5B75"/>
    <w:rsid w:val="003E63C7"/>
    <w:rsid w:val="003E73CF"/>
    <w:rsid w:val="003F02A7"/>
    <w:rsid w:val="003F03B0"/>
    <w:rsid w:val="003F068B"/>
    <w:rsid w:val="003F229C"/>
    <w:rsid w:val="003F2F25"/>
    <w:rsid w:val="003F36EA"/>
    <w:rsid w:val="003F3F72"/>
    <w:rsid w:val="003F538B"/>
    <w:rsid w:val="003F5A00"/>
    <w:rsid w:val="003F6256"/>
    <w:rsid w:val="003F7D5C"/>
    <w:rsid w:val="00400ADC"/>
    <w:rsid w:val="004011F5"/>
    <w:rsid w:val="0040285C"/>
    <w:rsid w:val="004042E5"/>
    <w:rsid w:val="00405305"/>
    <w:rsid w:val="004053A0"/>
    <w:rsid w:val="004111A8"/>
    <w:rsid w:val="00411468"/>
    <w:rsid w:val="00413BE8"/>
    <w:rsid w:val="00414472"/>
    <w:rsid w:val="004147FF"/>
    <w:rsid w:val="004159F0"/>
    <w:rsid w:val="0042200D"/>
    <w:rsid w:val="00422A01"/>
    <w:rsid w:val="00422B97"/>
    <w:rsid w:val="00422ED7"/>
    <w:rsid w:val="00425E6F"/>
    <w:rsid w:val="00426DD3"/>
    <w:rsid w:val="00427AE9"/>
    <w:rsid w:val="00431EAC"/>
    <w:rsid w:val="004328CB"/>
    <w:rsid w:val="004332E7"/>
    <w:rsid w:val="0043620F"/>
    <w:rsid w:val="004364E7"/>
    <w:rsid w:val="00442439"/>
    <w:rsid w:val="0044295D"/>
    <w:rsid w:val="004461AB"/>
    <w:rsid w:val="0044697C"/>
    <w:rsid w:val="004520CA"/>
    <w:rsid w:val="004522B2"/>
    <w:rsid w:val="0045465E"/>
    <w:rsid w:val="00456B8D"/>
    <w:rsid w:val="004578B6"/>
    <w:rsid w:val="00460660"/>
    <w:rsid w:val="00461888"/>
    <w:rsid w:val="00472A78"/>
    <w:rsid w:val="00474257"/>
    <w:rsid w:val="00474C8F"/>
    <w:rsid w:val="004819C4"/>
    <w:rsid w:val="004846B0"/>
    <w:rsid w:val="00486A96"/>
    <w:rsid w:val="00487A78"/>
    <w:rsid w:val="004930AD"/>
    <w:rsid w:val="004937FA"/>
    <w:rsid w:val="00495F99"/>
    <w:rsid w:val="004973BE"/>
    <w:rsid w:val="004A0640"/>
    <w:rsid w:val="004A0651"/>
    <w:rsid w:val="004A1689"/>
    <w:rsid w:val="004A3EBF"/>
    <w:rsid w:val="004A4CDC"/>
    <w:rsid w:val="004A61D9"/>
    <w:rsid w:val="004A7FF7"/>
    <w:rsid w:val="004B2FE0"/>
    <w:rsid w:val="004B624F"/>
    <w:rsid w:val="004B66AC"/>
    <w:rsid w:val="004B676C"/>
    <w:rsid w:val="004B686E"/>
    <w:rsid w:val="004B798D"/>
    <w:rsid w:val="004C17F1"/>
    <w:rsid w:val="004C1DCA"/>
    <w:rsid w:val="004C1F60"/>
    <w:rsid w:val="004C2CB8"/>
    <w:rsid w:val="004C3D1B"/>
    <w:rsid w:val="004C3DE0"/>
    <w:rsid w:val="004C4D27"/>
    <w:rsid w:val="004C507D"/>
    <w:rsid w:val="004C5828"/>
    <w:rsid w:val="004C5FF8"/>
    <w:rsid w:val="004C680B"/>
    <w:rsid w:val="004C6BC2"/>
    <w:rsid w:val="004C6DB6"/>
    <w:rsid w:val="004D00D1"/>
    <w:rsid w:val="004D1029"/>
    <w:rsid w:val="004D148A"/>
    <w:rsid w:val="004E0D17"/>
    <w:rsid w:val="004E14DF"/>
    <w:rsid w:val="004E3485"/>
    <w:rsid w:val="004E424C"/>
    <w:rsid w:val="004E4673"/>
    <w:rsid w:val="004E58B8"/>
    <w:rsid w:val="004E6CA4"/>
    <w:rsid w:val="004E7CF7"/>
    <w:rsid w:val="004F40AE"/>
    <w:rsid w:val="004F5326"/>
    <w:rsid w:val="00501754"/>
    <w:rsid w:val="00501B6B"/>
    <w:rsid w:val="00503172"/>
    <w:rsid w:val="00503F65"/>
    <w:rsid w:val="00504243"/>
    <w:rsid w:val="00505794"/>
    <w:rsid w:val="00506C7C"/>
    <w:rsid w:val="00506C89"/>
    <w:rsid w:val="005072FD"/>
    <w:rsid w:val="00510C21"/>
    <w:rsid w:val="00513028"/>
    <w:rsid w:val="00513E8A"/>
    <w:rsid w:val="00515973"/>
    <w:rsid w:val="00516091"/>
    <w:rsid w:val="005173B3"/>
    <w:rsid w:val="00517DD3"/>
    <w:rsid w:val="00521766"/>
    <w:rsid w:val="00521869"/>
    <w:rsid w:val="00521ACB"/>
    <w:rsid w:val="00524C46"/>
    <w:rsid w:val="00525608"/>
    <w:rsid w:val="00525812"/>
    <w:rsid w:val="00531516"/>
    <w:rsid w:val="00531B48"/>
    <w:rsid w:val="00535720"/>
    <w:rsid w:val="00536520"/>
    <w:rsid w:val="00536983"/>
    <w:rsid w:val="00536A2B"/>
    <w:rsid w:val="00536C3B"/>
    <w:rsid w:val="005403FB"/>
    <w:rsid w:val="00546126"/>
    <w:rsid w:val="00550777"/>
    <w:rsid w:val="005513EA"/>
    <w:rsid w:val="00551BEE"/>
    <w:rsid w:val="0055272B"/>
    <w:rsid w:val="00557762"/>
    <w:rsid w:val="00557B5B"/>
    <w:rsid w:val="00563D9F"/>
    <w:rsid w:val="005641B5"/>
    <w:rsid w:val="00564365"/>
    <w:rsid w:val="00565605"/>
    <w:rsid w:val="00566180"/>
    <w:rsid w:val="00571215"/>
    <w:rsid w:val="00572F22"/>
    <w:rsid w:val="00572F8B"/>
    <w:rsid w:val="0057584F"/>
    <w:rsid w:val="00576420"/>
    <w:rsid w:val="005776D2"/>
    <w:rsid w:val="005813D5"/>
    <w:rsid w:val="00583698"/>
    <w:rsid w:val="00583D47"/>
    <w:rsid w:val="00586CAE"/>
    <w:rsid w:val="00587AA5"/>
    <w:rsid w:val="00591985"/>
    <w:rsid w:val="0059377D"/>
    <w:rsid w:val="005948A6"/>
    <w:rsid w:val="00594A0F"/>
    <w:rsid w:val="00594F8A"/>
    <w:rsid w:val="0059609C"/>
    <w:rsid w:val="00596EAE"/>
    <w:rsid w:val="00596F07"/>
    <w:rsid w:val="005A61AE"/>
    <w:rsid w:val="005A6BFF"/>
    <w:rsid w:val="005A74DC"/>
    <w:rsid w:val="005B08BE"/>
    <w:rsid w:val="005B10B5"/>
    <w:rsid w:val="005B1AD9"/>
    <w:rsid w:val="005B497D"/>
    <w:rsid w:val="005B6279"/>
    <w:rsid w:val="005C0117"/>
    <w:rsid w:val="005C187A"/>
    <w:rsid w:val="005C2123"/>
    <w:rsid w:val="005C4BB2"/>
    <w:rsid w:val="005C4CD1"/>
    <w:rsid w:val="005C5B0E"/>
    <w:rsid w:val="005C62A9"/>
    <w:rsid w:val="005D0125"/>
    <w:rsid w:val="005D02BA"/>
    <w:rsid w:val="005D109A"/>
    <w:rsid w:val="005D381A"/>
    <w:rsid w:val="005D47F4"/>
    <w:rsid w:val="005D50A3"/>
    <w:rsid w:val="005D5367"/>
    <w:rsid w:val="005D685D"/>
    <w:rsid w:val="005E0471"/>
    <w:rsid w:val="005E19AA"/>
    <w:rsid w:val="005E3459"/>
    <w:rsid w:val="005E5327"/>
    <w:rsid w:val="005E6F1E"/>
    <w:rsid w:val="005F24C7"/>
    <w:rsid w:val="005F4D08"/>
    <w:rsid w:val="005F55C0"/>
    <w:rsid w:val="00603533"/>
    <w:rsid w:val="0060357B"/>
    <w:rsid w:val="00603A7C"/>
    <w:rsid w:val="00604B7A"/>
    <w:rsid w:val="00604D83"/>
    <w:rsid w:val="00605F0B"/>
    <w:rsid w:val="006065D6"/>
    <w:rsid w:val="00607187"/>
    <w:rsid w:val="006102A7"/>
    <w:rsid w:val="00610F8D"/>
    <w:rsid w:val="0061207F"/>
    <w:rsid w:val="00614BE2"/>
    <w:rsid w:val="0061536D"/>
    <w:rsid w:val="00615EA3"/>
    <w:rsid w:val="00616325"/>
    <w:rsid w:val="00616B87"/>
    <w:rsid w:val="00620F37"/>
    <w:rsid w:val="0062335C"/>
    <w:rsid w:val="00625726"/>
    <w:rsid w:val="00625E5F"/>
    <w:rsid w:val="00626B13"/>
    <w:rsid w:val="00627821"/>
    <w:rsid w:val="006302BA"/>
    <w:rsid w:val="006318D0"/>
    <w:rsid w:val="00631EB0"/>
    <w:rsid w:val="00632460"/>
    <w:rsid w:val="00632BF1"/>
    <w:rsid w:val="006349A4"/>
    <w:rsid w:val="00635110"/>
    <w:rsid w:val="00636DDF"/>
    <w:rsid w:val="006374BE"/>
    <w:rsid w:val="00637667"/>
    <w:rsid w:val="00640347"/>
    <w:rsid w:val="00641254"/>
    <w:rsid w:val="00643179"/>
    <w:rsid w:val="0064361D"/>
    <w:rsid w:val="0064463C"/>
    <w:rsid w:val="00644E03"/>
    <w:rsid w:val="006461A7"/>
    <w:rsid w:val="006465EA"/>
    <w:rsid w:val="006478E0"/>
    <w:rsid w:val="00647A65"/>
    <w:rsid w:val="0065252C"/>
    <w:rsid w:val="0065573A"/>
    <w:rsid w:val="00655E8A"/>
    <w:rsid w:val="00657FF5"/>
    <w:rsid w:val="00660C6D"/>
    <w:rsid w:val="00662B70"/>
    <w:rsid w:val="006631E0"/>
    <w:rsid w:val="00663A5A"/>
    <w:rsid w:val="00663C59"/>
    <w:rsid w:val="00664ABA"/>
    <w:rsid w:val="00665410"/>
    <w:rsid w:val="00666EB9"/>
    <w:rsid w:val="00670103"/>
    <w:rsid w:val="00672817"/>
    <w:rsid w:val="00676BE2"/>
    <w:rsid w:val="00680E05"/>
    <w:rsid w:val="00683F54"/>
    <w:rsid w:val="00686232"/>
    <w:rsid w:val="0069029F"/>
    <w:rsid w:val="00690A2A"/>
    <w:rsid w:val="00690AC8"/>
    <w:rsid w:val="0069157F"/>
    <w:rsid w:val="00691585"/>
    <w:rsid w:val="00691E5F"/>
    <w:rsid w:val="00693E68"/>
    <w:rsid w:val="006966B2"/>
    <w:rsid w:val="00697F9F"/>
    <w:rsid w:val="006A00D7"/>
    <w:rsid w:val="006A2428"/>
    <w:rsid w:val="006A59E3"/>
    <w:rsid w:val="006A5D27"/>
    <w:rsid w:val="006B00B8"/>
    <w:rsid w:val="006B0BE1"/>
    <w:rsid w:val="006B1102"/>
    <w:rsid w:val="006B1201"/>
    <w:rsid w:val="006B1728"/>
    <w:rsid w:val="006B1B71"/>
    <w:rsid w:val="006B2CC8"/>
    <w:rsid w:val="006B3497"/>
    <w:rsid w:val="006B4F71"/>
    <w:rsid w:val="006B6C7E"/>
    <w:rsid w:val="006B6F04"/>
    <w:rsid w:val="006C25A0"/>
    <w:rsid w:val="006C3564"/>
    <w:rsid w:val="006C3CCA"/>
    <w:rsid w:val="006C5706"/>
    <w:rsid w:val="006C6358"/>
    <w:rsid w:val="006C6A19"/>
    <w:rsid w:val="006C6A6F"/>
    <w:rsid w:val="006C7945"/>
    <w:rsid w:val="006D068C"/>
    <w:rsid w:val="006D114C"/>
    <w:rsid w:val="006D1EE8"/>
    <w:rsid w:val="006D346C"/>
    <w:rsid w:val="006D5C8B"/>
    <w:rsid w:val="006D72B4"/>
    <w:rsid w:val="006D773F"/>
    <w:rsid w:val="006D7FBD"/>
    <w:rsid w:val="006E23A2"/>
    <w:rsid w:val="006E2801"/>
    <w:rsid w:val="006E2CEE"/>
    <w:rsid w:val="006E2D1F"/>
    <w:rsid w:val="006E44DF"/>
    <w:rsid w:val="006E46D5"/>
    <w:rsid w:val="006E4C6A"/>
    <w:rsid w:val="006E6171"/>
    <w:rsid w:val="006E67BD"/>
    <w:rsid w:val="006F02C7"/>
    <w:rsid w:val="006F5A45"/>
    <w:rsid w:val="006F6047"/>
    <w:rsid w:val="006F66E5"/>
    <w:rsid w:val="0070042A"/>
    <w:rsid w:val="00700AA1"/>
    <w:rsid w:val="0070292D"/>
    <w:rsid w:val="0070618B"/>
    <w:rsid w:val="00707AF5"/>
    <w:rsid w:val="00707FBC"/>
    <w:rsid w:val="00710655"/>
    <w:rsid w:val="00711291"/>
    <w:rsid w:val="007127A8"/>
    <w:rsid w:val="00712A7A"/>
    <w:rsid w:val="00714110"/>
    <w:rsid w:val="00714351"/>
    <w:rsid w:val="0071504B"/>
    <w:rsid w:val="007216FB"/>
    <w:rsid w:val="00722B04"/>
    <w:rsid w:val="00723329"/>
    <w:rsid w:val="0072427D"/>
    <w:rsid w:val="0072512B"/>
    <w:rsid w:val="00725D85"/>
    <w:rsid w:val="00727D9B"/>
    <w:rsid w:val="0073017E"/>
    <w:rsid w:val="007324C6"/>
    <w:rsid w:val="00736D03"/>
    <w:rsid w:val="0074348E"/>
    <w:rsid w:val="00744C70"/>
    <w:rsid w:val="00746D4D"/>
    <w:rsid w:val="00746D65"/>
    <w:rsid w:val="00750460"/>
    <w:rsid w:val="0075110F"/>
    <w:rsid w:val="00752B5B"/>
    <w:rsid w:val="00754006"/>
    <w:rsid w:val="0075466C"/>
    <w:rsid w:val="007552B9"/>
    <w:rsid w:val="007573EA"/>
    <w:rsid w:val="00757CC5"/>
    <w:rsid w:val="007651DB"/>
    <w:rsid w:val="00765590"/>
    <w:rsid w:val="007667EE"/>
    <w:rsid w:val="00772A7B"/>
    <w:rsid w:val="00772C70"/>
    <w:rsid w:val="007743A4"/>
    <w:rsid w:val="00774816"/>
    <w:rsid w:val="00777853"/>
    <w:rsid w:val="00777E87"/>
    <w:rsid w:val="00781410"/>
    <w:rsid w:val="00783DAF"/>
    <w:rsid w:val="007842D9"/>
    <w:rsid w:val="0078780F"/>
    <w:rsid w:val="0079012C"/>
    <w:rsid w:val="00791BA3"/>
    <w:rsid w:val="0079294F"/>
    <w:rsid w:val="00792AA1"/>
    <w:rsid w:val="00794DD5"/>
    <w:rsid w:val="00795C47"/>
    <w:rsid w:val="00797A79"/>
    <w:rsid w:val="00797BD8"/>
    <w:rsid w:val="007A1072"/>
    <w:rsid w:val="007A3264"/>
    <w:rsid w:val="007A3327"/>
    <w:rsid w:val="007A4F99"/>
    <w:rsid w:val="007A5AFA"/>
    <w:rsid w:val="007A5D56"/>
    <w:rsid w:val="007A6460"/>
    <w:rsid w:val="007B076E"/>
    <w:rsid w:val="007B0F0D"/>
    <w:rsid w:val="007B173C"/>
    <w:rsid w:val="007B257E"/>
    <w:rsid w:val="007B3DF3"/>
    <w:rsid w:val="007B43F6"/>
    <w:rsid w:val="007B4A3B"/>
    <w:rsid w:val="007B6BD5"/>
    <w:rsid w:val="007C0E64"/>
    <w:rsid w:val="007C0EB0"/>
    <w:rsid w:val="007C4A2A"/>
    <w:rsid w:val="007D01FB"/>
    <w:rsid w:val="007D096B"/>
    <w:rsid w:val="007D22B8"/>
    <w:rsid w:val="007D2305"/>
    <w:rsid w:val="007D6192"/>
    <w:rsid w:val="007D7C88"/>
    <w:rsid w:val="007E1B28"/>
    <w:rsid w:val="007E202F"/>
    <w:rsid w:val="007E40E6"/>
    <w:rsid w:val="007E7686"/>
    <w:rsid w:val="007F00AF"/>
    <w:rsid w:val="007F0FF3"/>
    <w:rsid w:val="007F16AF"/>
    <w:rsid w:val="007F1FA8"/>
    <w:rsid w:val="007F350E"/>
    <w:rsid w:val="007F696B"/>
    <w:rsid w:val="007F6C65"/>
    <w:rsid w:val="007F7ACD"/>
    <w:rsid w:val="00807C07"/>
    <w:rsid w:val="0081178D"/>
    <w:rsid w:val="00812960"/>
    <w:rsid w:val="00813E52"/>
    <w:rsid w:val="0081433C"/>
    <w:rsid w:val="0081656A"/>
    <w:rsid w:val="00817DAA"/>
    <w:rsid w:val="00820400"/>
    <w:rsid w:val="00821109"/>
    <w:rsid w:val="0082207B"/>
    <w:rsid w:val="008223F4"/>
    <w:rsid w:val="00822EDF"/>
    <w:rsid w:val="00823035"/>
    <w:rsid w:val="00823E6F"/>
    <w:rsid w:val="008251F8"/>
    <w:rsid w:val="00827D79"/>
    <w:rsid w:val="008302EA"/>
    <w:rsid w:val="0083352B"/>
    <w:rsid w:val="00836C6B"/>
    <w:rsid w:val="00840A15"/>
    <w:rsid w:val="00841655"/>
    <w:rsid w:val="00842BF0"/>
    <w:rsid w:val="00843455"/>
    <w:rsid w:val="008456D5"/>
    <w:rsid w:val="008507F9"/>
    <w:rsid w:val="00854F5F"/>
    <w:rsid w:val="00855421"/>
    <w:rsid w:val="00855C57"/>
    <w:rsid w:val="00855CFB"/>
    <w:rsid w:val="008567F2"/>
    <w:rsid w:val="008606D3"/>
    <w:rsid w:val="00860822"/>
    <w:rsid w:val="00860CEE"/>
    <w:rsid w:val="008661BE"/>
    <w:rsid w:val="00872411"/>
    <w:rsid w:val="00872794"/>
    <w:rsid w:val="00872CD2"/>
    <w:rsid w:val="0087343F"/>
    <w:rsid w:val="00877E5F"/>
    <w:rsid w:val="00883008"/>
    <w:rsid w:val="00883F09"/>
    <w:rsid w:val="00885585"/>
    <w:rsid w:val="00887E79"/>
    <w:rsid w:val="0089098C"/>
    <w:rsid w:val="00892538"/>
    <w:rsid w:val="00892664"/>
    <w:rsid w:val="008944BC"/>
    <w:rsid w:val="00897B09"/>
    <w:rsid w:val="008A0242"/>
    <w:rsid w:val="008A1B17"/>
    <w:rsid w:val="008A3B10"/>
    <w:rsid w:val="008A6DAE"/>
    <w:rsid w:val="008A7844"/>
    <w:rsid w:val="008B04A4"/>
    <w:rsid w:val="008B29FE"/>
    <w:rsid w:val="008B3DCD"/>
    <w:rsid w:val="008B5589"/>
    <w:rsid w:val="008B5EDD"/>
    <w:rsid w:val="008C2022"/>
    <w:rsid w:val="008C22F3"/>
    <w:rsid w:val="008C2F6C"/>
    <w:rsid w:val="008C3CE8"/>
    <w:rsid w:val="008C67EA"/>
    <w:rsid w:val="008C7173"/>
    <w:rsid w:val="008C7FE3"/>
    <w:rsid w:val="008C7FEE"/>
    <w:rsid w:val="008D2E25"/>
    <w:rsid w:val="008D338F"/>
    <w:rsid w:val="008D3E60"/>
    <w:rsid w:val="008D60C5"/>
    <w:rsid w:val="008D65A4"/>
    <w:rsid w:val="008D7319"/>
    <w:rsid w:val="008D7BD4"/>
    <w:rsid w:val="008D7DFE"/>
    <w:rsid w:val="008E01EB"/>
    <w:rsid w:val="008E06DC"/>
    <w:rsid w:val="008E19E8"/>
    <w:rsid w:val="008E78D3"/>
    <w:rsid w:val="008E7C00"/>
    <w:rsid w:val="008F0E35"/>
    <w:rsid w:val="008F1B0A"/>
    <w:rsid w:val="008F48E2"/>
    <w:rsid w:val="008F56F0"/>
    <w:rsid w:val="008F60E6"/>
    <w:rsid w:val="008F759E"/>
    <w:rsid w:val="00900F26"/>
    <w:rsid w:val="009013BE"/>
    <w:rsid w:val="009013CB"/>
    <w:rsid w:val="0090496A"/>
    <w:rsid w:val="00905214"/>
    <w:rsid w:val="00905975"/>
    <w:rsid w:val="009065ED"/>
    <w:rsid w:val="00906B11"/>
    <w:rsid w:val="0090785D"/>
    <w:rsid w:val="009143DE"/>
    <w:rsid w:val="00914D24"/>
    <w:rsid w:val="0091631F"/>
    <w:rsid w:val="00921FD9"/>
    <w:rsid w:val="00923936"/>
    <w:rsid w:val="00923F57"/>
    <w:rsid w:val="00926C4A"/>
    <w:rsid w:val="009275FE"/>
    <w:rsid w:val="00930BBF"/>
    <w:rsid w:val="009339C7"/>
    <w:rsid w:val="0093432C"/>
    <w:rsid w:val="009343D8"/>
    <w:rsid w:val="00935868"/>
    <w:rsid w:val="00935904"/>
    <w:rsid w:val="009411AE"/>
    <w:rsid w:val="009438FC"/>
    <w:rsid w:val="00943DA4"/>
    <w:rsid w:val="00950091"/>
    <w:rsid w:val="00951892"/>
    <w:rsid w:val="0095645C"/>
    <w:rsid w:val="00957BCA"/>
    <w:rsid w:val="00960934"/>
    <w:rsid w:val="0096264C"/>
    <w:rsid w:val="00965746"/>
    <w:rsid w:val="00967C4D"/>
    <w:rsid w:val="00967F52"/>
    <w:rsid w:val="009714BA"/>
    <w:rsid w:val="00977C85"/>
    <w:rsid w:val="00977EAE"/>
    <w:rsid w:val="00980CFD"/>
    <w:rsid w:val="0098342B"/>
    <w:rsid w:val="00983B16"/>
    <w:rsid w:val="00983F20"/>
    <w:rsid w:val="00986FCB"/>
    <w:rsid w:val="00990695"/>
    <w:rsid w:val="00993005"/>
    <w:rsid w:val="00994ADD"/>
    <w:rsid w:val="00995266"/>
    <w:rsid w:val="009961E1"/>
    <w:rsid w:val="009977FD"/>
    <w:rsid w:val="009A4F43"/>
    <w:rsid w:val="009A5129"/>
    <w:rsid w:val="009A677C"/>
    <w:rsid w:val="009B1847"/>
    <w:rsid w:val="009B21DB"/>
    <w:rsid w:val="009B2CB4"/>
    <w:rsid w:val="009C0B01"/>
    <w:rsid w:val="009C39AA"/>
    <w:rsid w:val="009C616D"/>
    <w:rsid w:val="009C725B"/>
    <w:rsid w:val="009D3576"/>
    <w:rsid w:val="009D4F17"/>
    <w:rsid w:val="009E1248"/>
    <w:rsid w:val="009E2B1D"/>
    <w:rsid w:val="009E2F21"/>
    <w:rsid w:val="009E4251"/>
    <w:rsid w:val="009E7239"/>
    <w:rsid w:val="009E750A"/>
    <w:rsid w:val="009F1784"/>
    <w:rsid w:val="009F2FEF"/>
    <w:rsid w:val="009F65CF"/>
    <w:rsid w:val="009F68EE"/>
    <w:rsid w:val="009F7A38"/>
    <w:rsid w:val="009F7BC9"/>
    <w:rsid w:val="00A0086A"/>
    <w:rsid w:val="00A0139B"/>
    <w:rsid w:val="00A025F3"/>
    <w:rsid w:val="00A05B27"/>
    <w:rsid w:val="00A0692B"/>
    <w:rsid w:val="00A07D0B"/>
    <w:rsid w:val="00A113DD"/>
    <w:rsid w:val="00A11419"/>
    <w:rsid w:val="00A12C94"/>
    <w:rsid w:val="00A1385D"/>
    <w:rsid w:val="00A1534B"/>
    <w:rsid w:val="00A16C40"/>
    <w:rsid w:val="00A1751D"/>
    <w:rsid w:val="00A1796D"/>
    <w:rsid w:val="00A20E3F"/>
    <w:rsid w:val="00A22436"/>
    <w:rsid w:val="00A259AA"/>
    <w:rsid w:val="00A263EA"/>
    <w:rsid w:val="00A27C3F"/>
    <w:rsid w:val="00A3072A"/>
    <w:rsid w:val="00A369E2"/>
    <w:rsid w:val="00A37130"/>
    <w:rsid w:val="00A40B66"/>
    <w:rsid w:val="00A40C2F"/>
    <w:rsid w:val="00A43C38"/>
    <w:rsid w:val="00A45852"/>
    <w:rsid w:val="00A47EAE"/>
    <w:rsid w:val="00A543E5"/>
    <w:rsid w:val="00A5452E"/>
    <w:rsid w:val="00A56DF9"/>
    <w:rsid w:val="00A57671"/>
    <w:rsid w:val="00A60EFC"/>
    <w:rsid w:val="00A62FF8"/>
    <w:rsid w:val="00A66E85"/>
    <w:rsid w:val="00A70FA5"/>
    <w:rsid w:val="00A71870"/>
    <w:rsid w:val="00A71BF2"/>
    <w:rsid w:val="00A71D81"/>
    <w:rsid w:val="00A72578"/>
    <w:rsid w:val="00A743FA"/>
    <w:rsid w:val="00A74773"/>
    <w:rsid w:val="00A769BF"/>
    <w:rsid w:val="00A76F91"/>
    <w:rsid w:val="00A8124E"/>
    <w:rsid w:val="00A81BBF"/>
    <w:rsid w:val="00A8232E"/>
    <w:rsid w:val="00A8364B"/>
    <w:rsid w:val="00A84A91"/>
    <w:rsid w:val="00A84B4A"/>
    <w:rsid w:val="00A86C32"/>
    <w:rsid w:val="00A92D5F"/>
    <w:rsid w:val="00A92EB0"/>
    <w:rsid w:val="00A93E75"/>
    <w:rsid w:val="00A94091"/>
    <w:rsid w:val="00A9760B"/>
    <w:rsid w:val="00AA084A"/>
    <w:rsid w:val="00AA128E"/>
    <w:rsid w:val="00AA442F"/>
    <w:rsid w:val="00AA4497"/>
    <w:rsid w:val="00AA5994"/>
    <w:rsid w:val="00AA7CB5"/>
    <w:rsid w:val="00AA7DC7"/>
    <w:rsid w:val="00AA7FBA"/>
    <w:rsid w:val="00AB16AB"/>
    <w:rsid w:val="00AB20CC"/>
    <w:rsid w:val="00AB2E59"/>
    <w:rsid w:val="00AB5460"/>
    <w:rsid w:val="00AB6BA6"/>
    <w:rsid w:val="00AB7249"/>
    <w:rsid w:val="00AB7594"/>
    <w:rsid w:val="00AC2E41"/>
    <w:rsid w:val="00AC35EA"/>
    <w:rsid w:val="00AC3CF0"/>
    <w:rsid w:val="00AC4B01"/>
    <w:rsid w:val="00AC4FBA"/>
    <w:rsid w:val="00AC68BF"/>
    <w:rsid w:val="00AC7C27"/>
    <w:rsid w:val="00AD1082"/>
    <w:rsid w:val="00AD357A"/>
    <w:rsid w:val="00AD3802"/>
    <w:rsid w:val="00AD3853"/>
    <w:rsid w:val="00AD4706"/>
    <w:rsid w:val="00AD48CD"/>
    <w:rsid w:val="00AD69FB"/>
    <w:rsid w:val="00AD7D13"/>
    <w:rsid w:val="00AE05CF"/>
    <w:rsid w:val="00AF4F53"/>
    <w:rsid w:val="00AF500A"/>
    <w:rsid w:val="00B02E40"/>
    <w:rsid w:val="00B02F16"/>
    <w:rsid w:val="00B04E22"/>
    <w:rsid w:val="00B0649A"/>
    <w:rsid w:val="00B06527"/>
    <w:rsid w:val="00B06B45"/>
    <w:rsid w:val="00B06CEE"/>
    <w:rsid w:val="00B07AE4"/>
    <w:rsid w:val="00B11D20"/>
    <w:rsid w:val="00B136E0"/>
    <w:rsid w:val="00B1385B"/>
    <w:rsid w:val="00B14E44"/>
    <w:rsid w:val="00B159C0"/>
    <w:rsid w:val="00B16695"/>
    <w:rsid w:val="00B1774A"/>
    <w:rsid w:val="00B17907"/>
    <w:rsid w:val="00B21595"/>
    <w:rsid w:val="00B21F8D"/>
    <w:rsid w:val="00B23700"/>
    <w:rsid w:val="00B246A4"/>
    <w:rsid w:val="00B25866"/>
    <w:rsid w:val="00B261C9"/>
    <w:rsid w:val="00B2649E"/>
    <w:rsid w:val="00B26DCB"/>
    <w:rsid w:val="00B3133E"/>
    <w:rsid w:val="00B31D12"/>
    <w:rsid w:val="00B32B9E"/>
    <w:rsid w:val="00B3406C"/>
    <w:rsid w:val="00B342B4"/>
    <w:rsid w:val="00B359C7"/>
    <w:rsid w:val="00B3664E"/>
    <w:rsid w:val="00B36D1A"/>
    <w:rsid w:val="00B37616"/>
    <w:rsid w:val="00B37DCE"/>
    <w:rsid w:val="00B40C23"/>
    <w:rsid w:val="00B42A57"/>
    <w:rsid w:val="00B43B78"/>
    <w:rsid w:val="00B43E75"/>
    <w:rsid w:val="00B452B0"/>
    <w:rsid w:val="00B504BB"/>
    <w:rsid w:val="00B50582"/>
    <w:rsid w:val="00B52B93"/>
    <w:rsid w:val="00B55DCE"/>
    <w:rsid w:val="00B5662E"/>
    <w:rsid w:val="00B56855"/>
    <w:rsid w:val="00B56A66"/>
    <w:rsid w:val="00B608F7"/>
    <w:rsid w:val="00B642A9"/>
    <w:rsid w:val="00B67B6A"/>
    <w:rsid w:val="00B70F27"/>
    <w:rsid w:val="00B71941"/>
    <w:rsid w:val="00B73255"/>
    <w:rsid w:val="00B7352D"/>
    <w:rsid w:val="00B737FF"/>
    <w:rsid w:val="00B73AED"/>
    <w:rsid w:val="00B76698"/>
    <w:rsid w:val="00B7744A"/>
    <w:rsid w:val="00B8158D"/>
    <w:rsid w:val="00B82B55"/>
    <w:rsid w:val="00B85093"/>
    <w:rsid w:val="00B86568"/>
    <w:rsid w:val="00B86D92"/>
    <w:rsid w:val="00B9009E"/>
    <w:rsid w:val="00B90106"/>
    <w:rsid w:val="00B91528"/>
    <w:rsid w:val="00B95359"/>
    <w:rsid w:val="00B95955"/>
    <w:rsid w:val="00B95D55"/>
    <w:rsid w:val="00BA0F02"/>
    <w:rsid w:val="00BA2FBD"/>
    <w:rsid w:val="00BB3BCD"/>
    <w:rsid w:val="00BB4029"/>
    <w:rsid w:val="00BB4696"/>
    <w:rsid w:val="00BB6BBA"/>
    <w:rsid w:val="00BB73D9"/>
    <w:rsid w:val="00BB7F79"/>
    <w:rsid w:val="00BC21DE"/>
    <w:rsid w:val="00BC37ED"/>
    <w:rsid w:val="00BC61E3"/>
    <w:rsid w:val="00BC74D7"/>
    <w:rsid w:val="00BC7D38"/>
    <w:rsid w:val="00BD1910"/>
    <w:rsid w:val="00BD3A17"/>
    <w:rsid w:val="00BD4BB5"/>
    <w:rsid w:val="00BD5473"/>
    <w:rsid w:val="00BD57D7"/>
    <w:rsid w:val="00BD7041"/>
    <w:rsid w:val="00BE1D8F"/>
    <w:rsid w:val="00BE45FB"/>
    <w:rsid w:val="00BE54EA"/>
    <w:rsid w:val="00BE7E6A"/>
    <w:rsid w:val="00BF087E"/>
    <w:rsid w:val="00BF0BDF"/>
    <w:rsid w:val="00BF17AA"/>
    <w:rsid w:val="00BF19E0"/>
    <w:rsid w:val="00BF2442"/>
    <w:rsid w:val="00BF2ACE"/>
    <w:rsid w:val="00BF2B3F"/>
    <w:rsid w:val="00BF4EA4"/>
    <w:rsid w:val="00BF7102"/>
    <w:rsid w:val="00BF794B"/>
    <w:rsid w:val="00BF7A48"/>
    <w:rsid w:val="00BF7AEC"/>
    <w:rsid w:val="00C00E09"/>
    <w:rsid w:val="00C04E0C"/>
    <w:rsid w:val="00C05635"/>
    <w:rsid w:val="00C0585C"/>
    <w:rsid w:val="00C05F4F"/>
    <w:rsid w:val="00C06C83"/>
    <w:rsid w:val="00C15EA5"/>
    <w:rsid w:val="00C17829"/>
    <w:rsid w:val="00C17DB5"/>
    <w:rsid w:val="00C21918"/>
    <w:rsid w:val="00C22EBB"/>
    <w:rsid w:val="00C25ACD"/>
    <w:rsid w:val="00C26C32"/>
    <w:rsid w:val="00C27066"/>
    <w:rsid w:val="00C275DA"/>
    <w:rsid w:val="00C328E9"/>
    <w:rsid w:val="00C337E1"/>
    <w:rsid w:val="00C34D4A"/>
    <w:rsid w:val="00C3554C"/>
    <w:rsid w:val="00C37451"/>
    <w:rsid w:val="00C40A1A"/>
    <w:rsid w:val="00C41A67"/>
    <w:rsid w:val="00C433ED"/>
    <w:rsid w:val="00C46C9B"/>
    <w:rsid w:val="00C47526"/>
    <w:rsid w:val="00C52527"/>
    <w:rsid w:val="00C53FA4"/>
    <w:rsid w:val="00C55F2B"/>
    <w:rsid w:val="00C61886"/>
    <w:rsid w:val="00C61AFF"/>
    <w:rsid w:val="00C61F48"/>
    <w:rsid w:val="00C62768"/>
    <w:rsid w:val="00C627C4"/>
    <w:rsid w:val="00C648AB"/>
    <w:rsid w:val="00C661CE"/>
    <w:rsid w:val="00C6770E"/>
    <w:rsid w:val="00C7020F"/>
    <w:rsid w:val="00C70243"/>
    <w:rsid w:val="00C73562"/>
    <w:rsid w:val="00C7423A"/>
    <w:rsid w:val="00C75BF0"/>
    <w:rsid w:val="00C809F2"/>
    <w:rsid w:val="00C81E70"/>
    <w:rsid w:val="00C82696"/>
    <w:rsid w:val="00C84DE1"/>
    <w:rsid w:val="00C8573A"/>
    <w:rsid w:val="00C90429"/>
    <w:rsid w:val="00C9114F"/>
    <w:rsid w:val="00C925DF"/>
    <w:rsid w:val="00C92EC4"/>
    <w:rsid w:val="00C93116"/>
    <w:rsid w:val="00C943DE"/>
    <w:rsid w:val="00C94E42"/>
    <w:rsid w:val="00C9559C"/>
    <w:rsid w:val="00C96575"/>
    <w:rsid w:val="00CA0C57"/>
    <w:rsid w:val="00CA2E24"/>
    <w:rsid w:val="00CA3225"/>
    <w:rsid w:val="00CA5852"/>
    <w:rsid w:val="00CA625A"/>
    <w:rsid w:val="00CA7627"/>
    <w:rsid w:val="00CB1FD0"/>
    <w:rsid w:val="00CB7789"/>
    <w:rsid w:val="00CC20CC"/>
    <w:rsid w:val="00CC2246"/>
    <w:rsid w:val="00CC3A68"/>
    <w:rsid w:val="00CC3D88"/>
    <w:rsid w:val="00CC4CA7"/>
    <w:rsid w:val="00CC5730"/>
    <w:rsid w:val="00CC6296"/>
    <w:rsid w:val="00CC7BA2"/>
    <w:rsid w:val="00CD0F0A"/>
    <w:rsid w:val="00CD2EB2"/>
    <w:rsid w:val="00CD407E"/>
    <w:rsid w:val="00CD5BBF"/>
    <w:rsid w:val="00CD6EE1"/>
    <w:rsid w:val="00CD7096"/>
    <w:rsid w:val="00CD7329"/>
    <w:rsid w:val="00CE09CB"/>
    <w:rsid w:val="00CE0BB8"/>
    <w:rsid w:val="00CE12F5"/>
    <w:rsid w:val="00CE274E"/>
    <w:rsid w:val="00CE41DB"/>
    <w:rsid w:val="00CE5EB6"/>
    <w:rsid w:val="00CE73C3"/>
    <w:rsid w:val="00CE7EE8"/>
    <w:rsid w:val="00CF042C"/>
    <w:rsid w:val="00CF0A4D"/>
    <w:rsid w:val="00CF0AB5"/>
    <w:rsid w:val="00CF6688"/>
    <w:rsid w:val="00D023AB"/>
    <w:rsid w:val="00D03DA2"/>
    <w:rsid w:val="00D04515"/>
    <w:rsid w:val="00D10F92"/>
    <w:rsid w:val="00D11339"/>
    <w:rsid w:val="00D11C9A"/>
    <w:rsid w:val="00D158A4"/>
    <w:rsid w:val="00D16B8C"/>
    <w:rsid w:val="00D20B3E"/>
    <w:rsid w:val="00D2107D"/>
    <w:rsid w:val="00D231CC"/>
    <w:rsid w:val="00D25903"/>
    <w:rsid w:val="00D31712"/>
    <w:rsid w:val="00D32198"/>
    <w:rsid w:val="00D3282C"/>
    <w:rsid w:val="00D3316F"/>
    <w:rsid w:val="00D33D24"/>
    <w:rsid w:val="00D34075"/>
    <w:rsid w:val="00D34AFA"/>
    <w:rsid w:val="00D36338"/>
    <w:rsid w:val="00D37257"/>
    <w:rsid w:val="00D422C6"/>
    <w:rsid w:val="00D436B0"/>
    <w:rsid w:val="00D437A3"/>
    <w:rsid w:val="00D43ADB"/>
    <w:rsid w:val="00D43EDD"/>
    <w:rsid w:val="00D46B3A"/>
    <w:rsid w:val="00D47D4E"/>
    <w:rsid w:val="00D536B8"/>
    <w:rsid w:val="00D537D3"/>
    <w:rsid w:val="00D53FFD"/>
    <w:rsid w:val="00D55D35"/>
    <w:rsid w:val="00D6046B"/>
    <w:rsid w:val="00D71413"/>
    <w:rsid w:val="00D74098"/>
    <w:rsid w:val="00D75061"/>
    <w:rsid w:val="00D751AD"/>
    <w:rsid w:val="00D75565"/>
    <w:rsid w:val="00D75670"/>
    <w:rsid w:val="00D82B1C"/>
    <w:rsid w:val="00D84C7E"/>
    <w:rsid w:val="00D84E64"/>
    <w:rsid w:val="00D90C2C"/>
    <w:rsid w:val="00D919E4"/>
    <w:rsid w:val="00D91C0D"/>
    <w:rsid w:val="00D92D6C"/>
    <w:rsid w:val="00D94A54"/>
    <w:rsid w:val="00D94CAB"/>
    <w:rsid w:val="00DA0377"/>
    <w:rsid w:val="00DA3C1D"/>
    <w:rsid w:val="00DA4430"/>
    <w:rsid w:val="00DA4830"/>
    <w:rsid w:val="00DA5DC0"/>
    <w:rsid w:val="00DA6635"/>
    <w:rsid w:val="00DA760B"/>
    <w:rsid w:val="00DB14EA"/>
    <w:rsid w:val="00DB2204"/>
    <w:rsid w:val="00DB2628"/>
    <w:rsid w:val="00DB36B5"/>
    <w:rsid w:val="00DB4AA4"/>
    <w:rsid w:val="00DB604F"/>
    <w:rsid w:val="00DB6FB4"/>
    <w:rsid w:val="00DC1081"/>
    <w:rsid w:val="00DC1CA9"/>
    <w:rsid w:val="00DC1FB3"/>
    <w:rsid w:val="00DC24D9"/>
    <w:rsid w:val="00DC2B2F"/>
    <w:rsid w:val="00DC51A8"/>
    <w:rsid w:val="00DC66AC"/>
    <w:rsid w:val="00DC79D1"/>
    <w:rsid w:val="00DC7EB6"/>
    <w:rsid w:val="00DD0580"/>
    <w:rsid w:val="00DD06BE"/>
    <w:rsid w:val="00DD353E"/>
    <w:rsid w:val="00DD3D17"/>
    <w:rsid w:val="00DD4375"/>
    <w:rsid w:val="00DD5861"/>
    <w:rsid w:val="00DE1DF5"/>
    <w:rsid w:val="00DE1EED"/>
    <w:rsid w:val="00DE45B9"/>
    <w:rsid w:val="00DE512B"/>
    <w:rsid w:val="00DE62ED"/>
    <w:rsid w:val="00DE6F2F"/>
    <w:rsid w:val="00DE7F8B"/>
    <w:rsid w:val="00DF0CA3"/>
    <w:rsid w:val="00DF1844"/>
    <w:rsid w:val="00DF39FF"/>
    <w:rsid w:val="00DF534E"/>
    <w:rsid w:val="00DF547E"/>
    <w:rsid w:val="00DF5D21"/>
    <w:rsid w:val="00DF607C"/>
    <w:rsid w:val="00DF66CB"/>
    <w:rsid w:val="00E0331C"/>
    <w:rsid w:val="00E04274"/>
    <w:rsid w:val="00E07DC4"/>
    <w:rsid w:val="00E101D7"/>
    <w:rsid w:val="00E10A0E"/>
    <w:rsid w:val="00E132D4"/>
    <w:rsid w:val="00E13AB2"/>
    <w:rsid w:val="00E14166"/>
    <w:rsid w:val="00E14379"/>
    <w:rsid w:val="00E173A1"/>
    <w:rsid w:val="00E17AC8"/>
    <w:rsid w:val="00E2343E"/>
    <w:rsid w:val="00E25ECB"/>
    <w:rsid w:val="00E27D7E"/>
    <w:rsid w:val="00E31AD1"/>
    <w:rsid w:val="00E31F82"/>
    <w:rsid w:val="00E32292"/>
    <w:rsid w:val="00E330E2"/>
    <w:rsid w:val="00E33A05"/>
    <w:rsid w:val="00E34366"/>
    <w:rsid w:val="00E358D8"/>
    <w:rsid w:val="00E413BD"/>
    <w:rsid w:val="00E4194E"/>
    <w:rsid w:val="00E41DF5"/>
    <w:rsid w:val="00E42CAC"/>
    <w:rsid w:val="00E4356B"/>
    <w:rsid w:val="00E446B9"/>
    <w:rsid w:val="00E45418"/>
    <w:rsid w:val="00E47D60"/>
    <w:rsid w:val="00E50071"/>
    <w:rsid w:val="00E56E96"/>
    <w:rsid w:val="00E571B5"/>
    <w:rsid w:val="00E57767"/>
    <w:rsid w:val="00E61A2A"/>
    <w:rsid w:val="00E641D9"/>
    <w:rsid w:val="00E64754"/>
    <w:rsid w:val="00E64A9A"/>
    <w:rsid w:val="00E65113"/>
    <w:rsid w:val="00E67839"/>
    <w:rsid w:val="00E7073E"/>
    <w:rsid w:val="00E71426"/>
    <w:rsid w:val="00E71BB9"/>
    <w:rsid w:val="00E71D18"/>
    <w:rsid w:val="00E724CC"/>
    <w:rsid w:val="00E74301"/>
    <w:rsid w:val="00E74712"/>
    <w:rsid w:val="00E76A4E"/>
    <w:rsid w:val="00E76E69"/>
    <w:rsid w:val="00E76EFF"/>
    <w:rsid w:val="00E81163"/>
    <w:rsid w:val="00E81489"/>
    <w:rsid w:val="00E81E18"/>
    <w:rsid w:val="00E81FD2"/>
    <w:rsid w:val="00E82FBC"/>
    <w:rsid w:val="00E83583"/>
    <w:rsid w:val="00E84122"/>
    <w:rsid w:val="00E84B74"/>
    <w:rsid w:val="00E85678"/>
    <w:rsid w:val="00E85B7F"/>
    <w:rsid w:val="00E85CDA"/>
    <w:rsid w:val="00E85E9E"/>
    <w:rsid w:val="00E86557"/>
    <w:rsid w:val="00E86EBA"/>
    <w:rsid w:val="00E87A03"/>
    <w:rsid w:val="00E9305C"/>
    <w:rsid w:val="00E93731"/>
    <w:rsid w:val="00E95F9A"/>
    <w:rsid w:val="00E96C87"/>
    <w:rsid w:val="00EA058C"/>
    <w:rsid w:val="00EA0B76"/>
    <w:rsid w:val="00EA390E"/>
    <w:rsid w:val="00EA3B32"/>
    <w:rsid w:val="00EA5D1F"/>
    <w:rsid w:val="00EB0C62"/>
    <w:rsid w:val="00EB14C5"/>
    <w:rsid w:val="00EB1F3D"/>
    <w:rsid w:val="00EB4640"/>
    <w:rsid w:val="00EB4850"/>
    <w:rsid w:val="00EB6F8D"/>
    <w:rsid w:val="00EB7E6C"/>
    <w:rsid w:val="00EC00FC"/>
    <w:rsid w:val="00EC0457"/>
    <w:rsid w:val="00EC2477"/>
    <w:rsid w:val="00EC29DA"/>
    <w:rsid w:val="00EC2D20"/>
    <w:rsid w:val="00EC4214"/>
    <w:rsid w:val="00EC5628"/>
    <w:rsid w:val="00EC6E0A"/>
    <w:rsid w:val="00ED1C65"/>
    <w:rsid w:val="00EE05BA"/>
    <w:rsid w:val="00EE27A1"/>
    <w:rsid w:val="00EE314D"/>
    <w:rsid w:val="00EE35F3"/>
    <w:rsid w:val="00EE4917"/>
    <w:rsid w:val="00EF020E"/>
    <w:rsid w:val="00EF0833"/>
    <w:rsid w:val="00EF3430"/>
    <w:rsid w:val="00EF3B54"/>
    <w:rsid w:val="00EF3E3D"/>
    <w:rsid w:val="00EF59F5"/>
    <w:rsid w:val="00F00E6B"/>
    <w:rsid w:val="00F01A11"/>
    <w:rsid w:val="00F043BB"/>
    <w:rsid w:val="00F057F2"/>
    <w:rsid w:val="00F05821"/>
    <w:rsid w:val="00F05CD6"/>
    <w:rsid w:val="00F05E32"/>
    <w:rsid w:val="00F06CCE"/>
    <w:rsid w:val="00F10704"/>
    <w:rsid w:val="00F143F6"/>
    <w:rsid w:val="00F14621"/>
    <w:rsid w:val="00F14A21"/>
    <w:rsid w:val="00F14EAA"/>
    <w:rsid w:val="00F15D6E"/>
    <w:rsid w:val="00F15DD5"/>
    <w:rsid w:val="00F2099F"/>
    <w:rsid w:val="00F22468"/>
    <w:rsid w:val="00F22EB1"/>
    <w:rsid w:val="00F232E5"/>
    <w:rsid w:val="00F272FF"/>
    <w:rsid w:val="00F3057C"/>
    <w:rsid w:val="00F31690"/>
    <w:rsid w:val="00F324FB"/>
    <w:rsid w:val="00F3767A"/>
    <w:rsid w:val="00F40C66"/>
    <w:rsid w:val="00F42B1E"/>
    <w:rsid w:val="00F43361"/>
    <w:rsid w:val="00F437A3"/>
    <w:rsid w:val="00F50B0C"/>
    <w:rsid w:val="00F523AD"/>
    <w:rsid w:val="00F526B5"/>
    <w:rsid w:val="00F531D7"/>
    <w:rsid w:val="00F55097"/>
    <w:rsid w:val="00F56771"/>
    <w:rsid w:val="00F56A87"/>
    <w:rsid w:val="00F6029C"/>
    <w:rsid w:val="00F61DCB"/>
    <w:rsid w:val="00F636EB"/>
    <w:rsid w:val="00F650EE"/>
    <w:rsid w:val="00F651F2"/>
    <w:rsid w:val="00F65BE4"/>
    <w:rsid w:val="00F670E6"/>
    <w:rsid w:val="00F67B52"/>
    <w:rsid w:val="00F67F89"/>
    <w:rsid w:val="00F723F0"/>
    <w:rsid w:val="00F72728"/>
    <w:rsid w:val="00F745B9"/>
    <w:rsid w:val="00F76B8B"/>
    <w:rsid w:val="00F7752A"/>
    <w:rsid w:val="00F778B2"/>
    <w:rsid w:val="00F77FE0"/>
    <w:rsid w:val="00F81FBE"/>
    <w:rsid w:val="00F82625"/>
    <w:rsid w:val="00F84B40"/>
    <w:rsid w:val="00F84FF8"/>
    <w:rsid w:val="00F85DB6"/>
    <w:rsid w:val="00F87157"/>
    <w:rsid w:val="00F87A06"/>
    <w:rsid w:val="00F92734"/>
    <w:rsid w:val="00F92F69"/>
    <w:rsid w:val="00FA0AF5"/>
    <w:rsid w:val="00FA3115"/>
    <w:rsid w:val="00FA445E"/>
    <w:rsid w:val="00FA59F1"/>
    <w:rsid w:val="00FB264A"/>
    <w:rsid w:val="00FB426A"/>
    <w:rsid w:val="00FB4CBD"/>
    <w:rsid w:val="00FB546B"/>
    <w:rsid w:val="00FC32C8"/>
    <w:rsid w:val="00FC3B4A"/>
    <w:rsid w:val="00FC4809"/>
    <w:rsid w:val="00FC49FB"/>
    <w:rsid w:val="00FC5974"/>
    <w:rsid w:val="00FC6947"/>
    <w:rsid w:val="00FC6F60"/>
    <w:rsid w:val="00FC7C20"/>
    <w:rsid w:val="00FD0472"/>
    <w:rsid w:val="00FD0505"/>
    <w:rsid w:val="00FD119F"/>
    <w:rsid w:val="00FD2125"/>
    <w:rsid w:val="00FD3BB9"/>
    <w:rsid w:val="00FE0424"/>
    <w:rsid w:val="00FE087E"/>
    <w:rsid w:val="00FE1671"/>
    <w:rsid w:val="00FE18B5"/>
    <w:rsid w:val="00FE2B36"/>
    <w:rsid w:val="00FE3F8A"/>
    <w:rsid w:val="00FE46A5"/>
    <w:rsid w:val="00FE4992"/>
    <w:rsid w:val="00FF073D"/>
    <w:rsid w:val="00FF0A32"/>
    <w:rsid w:val="00FF5207"/>
    <w:rsid w:val="00FF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EF550B1"/>
  <w15:docId w15:val="{852CA5AC-EB8F-4DD2-AD0D-9956BA72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C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E74712"/>
    <w:pPr>
      <w:keepNext/>
      <w:spacing w:line="360" w:lineRule="auto"/>
      <w:ind w:left="576" w:hanging="576"/>
      <w:outlineLvl w:val="1"/>
    </w:pPr>
    <w:rPr>
      <w:b/>
      <w:szCs w:val="20"/>
    </w:rPr>
  </w:style>
  <w:style w:type="paragraph" w:styleId="Nagwek3">
    <w:name w:val="heading 3"/>
    <w:aliases w:val="Nagłówek 3 Znak Znak Znak Znak Znak,Nagłówek 31,Nagłówek 3 Znak Znak Znak Znak,Znak"/>
    <w:basedOn w:val="Normalny"/>
    <w:next w:val="Normalny"/>
    <w:link w:val="Nagwek3Znak"/>
    <w:qFormat/>
    <w:rsid w:val="00E74712"/>
    <w:pPr>
      <w:keepNext/>
      <w:spacing w:line="360" w:lineRule="auto"/>
      <w:ind w:left="720" w:hanging="720"/>
      <w:jc w:val="both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E74712"/>
    <w:pPr>
      <w:keepNext/>
      <w:spacing w:line="360" w:lineRule="auto"/>
      <w:ind w:left="864" w:right="567" w:hanging="864"/>
      <w:jc w:val="both"/>
      <w:outlineLvl w:val="3"/>
    </w:pPr>
    <w:rPr>
      <w:szCs w:val="20"/>
    </w:rPr>
  </w:style>
  <w:style w:type="paragraph" w:styleId="Nagwek5">
    <w:name w:val="heading 5"/>
    <w:basedOn w:val="Normalny"/>
    <w:next w:val="Normalny"/>
    <w:link w:val="Nagwek5Znak"/>
    <w:qFormat/>
    <w:rsid w:val="00E74712"/>
    <w:pPr>
      <w:keepNext/>
      <w:spacing w:line="360" w:lineRule="auto"/>
      <w:ind w:left="1008" w:hanging="1008"/>
      <w:jc w:val="center"/>
      <w:outlineLvl w:val="4"/>
    </w:pPr>
    <w:rPr>
      <w:b/>
      <w:sz w:val="32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1533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74712"/>
    <w:pPr>
      <w:keepNext/>
      <w:ind w:left="1296" w:hanging="1296"/>
      <w:outlineLvl w:val="6"/>
    </w:pPr>
    <w:rPr>
      <w:szCs w:val="20"/>
    </w:rPr>
  </w:style>
  <w:style w:type="paragraph" w:styleId="Nagwek8">
    <w:name w:val="heading 8"/>
    <w:basedOn w:val="Normalny"/>
    <w:next w:val="Normalny"/>
    <w:link w:val="Nagwek8Znak"/>
    <w:qFormat/>
    <w:rsid w:val="00E74712"/>
    <w:pPr>
      <w:keepNext/>
      <w:spacing w:line="360" w:lineRule="auto"/>
      <w:ind w:left="1440" w:hanging="1440"/>
      <w:jc w:val="both"/>
      <w:outlineLvl w:val="7"/>
    </w:pPr>
    <w:rPr>
      <w:szCs w:val="20"/>
    </w:rPr>
  </w:style>
  <w:style w:type="paragraph" w:styleId="Nagwek9">
    <w:name w:val="heading 9"/>
    <w:basedOn w:val="Normalny"/>
    <w:next w:val="Normalny"/>
    <w:link w:val="Nagwek9Znak"/>
    <w:qFormat/>
    <w:rsid w:val="00E74712"/>
    <w:pPr>
      <w:keepNext/>
      <w:spacing w:line="360" w:lineRule="auto"/>
      <w:ind w:left="1584" w:hanging="1584"/>
      <w:jc w:val="both"/>
      <w:outlineLvl w:val="8"/>
    </w:pPr>
    <w:rPr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C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97C97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01754"/>
    <w:pPr>
      <w:tabs>
        <w:tab w:val="left" w:pos="440"/>
        <w:tab w:val="right" w:leader="dot" w:pos="9191"/>
      </w:tabs>
      <w:ind w:left="425" w:hanging="425"/>
      <w:jc w:val="both"/>
    </w:pPr>
  </w:style>
  <w:style w:type="character" w:styleId="Hipercze">
    <w:name w:val="Hyperlink"/>
    <w:basedOn w:val="Domylnaczcionkaakapitu"/>
    <w:uiPriority w:val="99"/>
    <w:unhideWhenUsed/>
    <w:rsid w:val="00097C9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C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C97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97C97"/>
    <w:pPr>
      <w:ind w:left="720"/>
      <w:contextualSpacing/>
    </w:pPr>
  </w:style>
  <w:style w:type="table" w:styleId="Tabela-Siatka">
    <w:name w:val="Table Grid"/>
    <w:basedOn w:val="Standardowy"/>
    <w:uiPriority w:val="59"/>
    <w:rsid w:val="00E76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1"/>
    <w:basedOn w:val="Normalny"/>
    <w:link w:val="NagwekZnak"/>
    <w:unhideWhenUsed/>
    <w:rsid w:val="008117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8117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17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7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5C7F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8D7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1F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1F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1FD2"/>
    <w:rPr>
      <w:vertAlign w:val="superscript"/>
    </w:rPr>
  </w:style>
  <w:style w:type="paragraph" w:customStyle="1" w:styleId="Rysunek">
    <w:name w:val="Rysunek"/>
    <w:basedOn w:val="Normalny"/>
    <w:qFormat/>
    <w:rsid w:val="00CA0C57"/>
    <w:pPr>
      <w:keepNext/>
      <w:spacing w:line="360" w:lineRule="auto"/>
      <w:ind w:firstLine="357"/>
      <w:jc w:val="center"/>
    </w:pPr>
    <w:rPr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5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5F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5F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5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5F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Greg-numer">
    <w:name w:val="Greg - numer"/>
    <w:basedOn w:val="Nagwek1"/>
    <w:qFormat/>
    <w:rsid w:val="00DF5D21"/>
    <w:pPr>
      <w:numPr>
        <w:numId w:val="1"/>
      </w:numPr>
      <w:spacing w:before="240" w:after="240"/>
      <w:jc w:val="both"/>
    </w:pPr>
  </w:style>
  <w:style w:type="paragraph" w:customStyle="1" w:styleId="Greg-tekst">
    <w:name w:val="Greg - tekst"/>
    <w:basedOn w:val="Normalny"/>
    <w:qFormat/>
    <w:rsid w:val="00256146"/>
    <w:pPr>
      <w:ind w:firstLine="357"/>
      <w:jc w:val="both"/>
    </w:pPr>
  </w:style>
  <w:style w:type="paragraph" w:customStyle="1" w:styleId="Greg-wypunkt">
    <w:name w:val="Greg - wypunkt"/>
    <w:basedOn w:val="Akapitzlist"/>
    <w:qFormat/>
    <w:rsid w:val="00E74712"/>
    <w:pPr>
      <w:numPr>
        <w:numId w:val="2"/>
      </w:numPr>
      <w:jc w:val="both"/>
    </w:pPr>
    <w:rPr>
      <w:szCs w:val="22"/>
    </w:rPr>
  </w:style>
  <w:style w:type="paragraph" w:customStyle="1" w:styleId="Greg-numer2">
    <w:name w:val="Greg - numer 2"/>
    <w:basedOn w:val="Nagwek1"/>
    <w:qFormat/>
    <w:rsid w:val="00AA128E"/>
    <w:pPr>
      <w:numPr>
        <w:ilvl w:val="1"/>
        <w:numId w:val="1"/>
      </w:numPr>
      <w:tabs>
        <w:tab w:val="left" w:pos="851"/>
      </w:tabs>
      <w:spacing w:before="60" w:after="80"/>
      <w:outlineLvl w:val="1"/>
    </w:pPr>
  </w:style>
  <w:style w:type="paragraph" w:customStyle="1" w:styleId="Greg-rys">
    <w:name w:val="Greg - rys"/>
    <w:basedOn w:val="Greg-tekst"/>
    <w:qFormat/>
    <w:rsid w:val="00D3282C"/>
    <w:pPr>
      <w:keepNext/>
      <w:ind w:firstLine="0"/>
      <w:jc w:val="center"/>
    </w:pPr>
    <w:rPr>
      <w:noProof/>
    </w:rPr>
  </w:style>
  <w:style w:type="paragraph" w:customStyle="1" w:styleId="Greg-ryspodpis">
    <w:name w:val="Greg - rys podpis"/>
    <w:basedOn w:val="Greg-tekst"/>
    <w:qFormat/>
    <w:rsid w:val="001E389F"/>
    <w:pPr>
      <w:ind w:left="993" w:hanging="709"/>
    </w:pPr>
    <w:rPr>
      <w:sz w:val="22"/>
      <w:szCs w:val="22"/>
    </w:rPr>
  </w:style>
  <w:style w:type="paragraph" w:customStyle="1" w:styleId="Gregwyszczegolnienie">
    <w:name w:val="Greg wyszczegolnienie"/>
    <w:basedOn w:val="Greg-tekst"/>
    <w:qFormat/>
    <w:rsid w:val="00206E9D"/>
    <w:pPr>
      <w:spacing w:before="200"/>
      <w:ind w:firstLine="0"/>
    </w:pPr>
    <w:rPr>
      <w:b/>
    </w:rPr>
  </w:style>
  <w:style w:type="paragraph" w:customStyle="1" w:styleId="Greg-foto">
    <w:name w:val="Greg - foto"/>
    <w:basedOn w:val="Normalny"/>
    <w:qFormat/>
    <w:rsid w:val="008E78D3"/>
    <w:pPr>
      <w:jc w:val="center"/>
    </w:pPr>
    <w:rPr>
      <w:noProof/>
      <w:sz w:val="22"/>
      <w:szCs w:val="22"/>
    </w:rPr>
  </w:style>
  <w:style w:type="paragraph" w:customStyle="1" w:styleId="Greg-numer3">
    <w:name w:val="Greg - numer 3"/>
    <w:basedOn w:val="Greg-numer2"/>
    <w:qFormat/>
    <w:rsid w:val="008E78D3"/>
    <w:pPr>
      <w:numPr>
        <w:ilvl w:val="2"/>
      </w:numPr>
      <w:spacing w:before="240"/>
    </w:pPr>
    <w:rPr>
      <w:sz w:val="24"/>
    </w:rPr>
  </w:style>
  <w:style w:type="paragraph" w:customStyle="1" w:styleId="Greg-tabeltyt">
    <w:name w:val="Greg - tabel tyt."/>
    <w:basedOn w:val="Normalny"/>
    <w:qFormat/>
    <w:rsid w:val="00317B94"/>
    <w:pPr>
      <w:spacing w:after="60"/>
      <w:jc w:val="center"/>
    </w:pPr>
    <w:rPr>
      <w:szCs w:val="22"/>
    </w:rPr>
  </w:style>
  <w:style w:type="paragraph" w:customStyle="1" w:styleId="Greg-tabelzasadnicza">
    <w:name w:val="Greg - tabel zasadnicza"/>
    <w:basedOn w:val="Greg-tekst"/>
    <w:qFormat/>
    <w:rsid w:val="00AD3853"/>
    <w:pPr>
      <w:ind w:firstLine="0"/>
      <w:jc w:val="center"/>
    </w:pPr>
    <w:rPr>
      <w:noProof/>
      <w:sz w:val="18"/>
    </w:rPr>
  </w:style>
  <w:style w:type="paragraph" w:customStyle="1" w:styleId="Greg-wypunktkreska">
    <w:name w:val="Greg - wypunkt kreska"/>
    <w:basedOn w:val="Greg-wypunkt"/>
    <w:qFormat/>
    <w:rsid w:val="00E71D18"/>
    <w:pPr>
      <w:numPr>
        <w:numId w:val="3"/>
      </w:numPr>
    </w:pPr>
  </w:style>
  <w:style w:type="paragraph" w:customStyle="1" w:styleId="Greg-zmienne">
    <w:name w:val="Greg - zmienne"/>
    <w:basedOn w:val="Normalny"/>
    <w:qFormat/>
    <w:rsid w:val="008E78D3"/>
    <w:pPr>
      <w:spacing w:line="360" w:lineRule="auto"/>
      <w:jc w:val="right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243E6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43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eg-tabel">
    <w:name w:val="Greg - tabel"/>
    <w:basedOn w:val="Greg-tekst"/>
    <w:qFormat/>
    <w:rsid w:val="00317B94"/>
    <w:pPr>
      <w:keepNext/>
      <w:jc w:val="right"/>
    </w:pPr>
  </w:style>
  <w:style w:type="paragraph" w:styleId="Spistreci2">
    <w:name w:val="toc 2"/>
    <w:basedOn w:val="Normalny"/>
    <w:next w:val="Normalny"/>
    <w:autoRedefine/>
    <w:uiPriority w:val="39"/>
    <w:unhideWhenUsed/>
    <w:rsid w:val="002F41E7"/>
    <w:pPr>
      <w:tabs>
        <w:tab w:val="left" w:pos="709"/>
        <w:tab w:val="right" w:leader="dot" w:pos="9061"/>
      </w:tabs>
      <w:spacing w:after="100"/>
      <w:ind w:left="240"/>
    </w:pPr>
  </w:style>
  <w:style w:type="paragraph" w:customStyle="1" w:styleId="Greg-dotyczypismo">
    <w:name w:val="Greg - dotyczy pismo"/>
    <w:basedOn w:val="Normalny"/>
    <w:qFormat/>
    <w:rsid w:val="00666EB9"/>
    <w:pPr>
      <w:spacing w:line="360" w:lineRule="auto"/>
      <w:jc w:val="both"/>
    </w:pPr>
    <w:rPr>
      <w:sz w:val="20"/>
      <w:szCs w:val="16"/>
      <w:u w:val="single"/>
    </w:rPr>
  </w:style>
  <w:style w:type="paragraph" w:customStyle="1" w:styleId="Greg-adresat">
    <w:name w:val="Greg - adresat"/>
    <w:basedOn w:val="Normalny"/>
    <w:qFormat/>
    <w:rsid w:val="006465EA"/>
    <w:pPr>
      <w:ind w:left="5812"/>
    </w:pPr>
    <w:rPr>
      <w:b/>
    </w:rPr>
  </w:style>
  <w:style w:type="character" w:styleId="Uwydatnienie">
    <w:name w:val="Emphasis"/>
    <w:basedOn w:val="Domylnaczcionkaakapitu"/>
    <w:uiPriority w:val="20"/>
    <w:qFormat/>
    <w:rsid w:val="003A142E"/>
    <w:rPr>
      <w:i/>
      <w:iCs/>
    </w:rPr>
  </w:style>
  <w:style w:type="paragraph" w:customStyle="1" w:styleId="Greg-tytuoprac">
    <w:name w:val="Greg - tytuł oprac"/>
    <w:basedOn w:val="Greg-tekst"/>
    <w:qFormat/>
    <w:rsid w:val="00422ED7"/>
    <w:pPr>
      <w:ind w:firstLine="142"/>
      <w:jc w:val="center"/>
    </w:pPr>
    <w:rPr>
      <w:b/>
      <w:sz w:val="40"/>
      <w:szCs w:val="40"/>
    </w:rPr>
  </w:style>
  <w:style w:type="paragraph" w:customStyle="1" w:styleId="Greg-tabeltytwierszy">
    <w:name w:val="Greg - tabel tyt wierszy"/>
    <w:basedOn w:val="Greg-tekst"/>
    <w:qFormat/>
    <w:rsid w:val="002C5039"/>
    <w:pPr>
      <w:ind w:firstLine="28"/>
      <w:jc w:val="center"/>
    </w:pPr>
    <w:rPr>
      <w:sz w:val="22"/>
    </w:rPr>
  </w:style>
  <w:style w:type="paragraph" w:customStyle="1" w:styleId="Greg-zalacznikiwykaz">
    <w:name w:val="Greg - zalaczniki wykaz"/>
    <w:basedOn w:val="Greg-tekst"/>
    <w:qFormat/>
    <w:rsid w:val="003112A0"/>
    <w:pPr>
      <w:ind w:left="1701" w:hanging="1701"/>
    </w:pPr>
  </w:style>
  <w:style w:type="paragraph" w:customStyle="1" w:styleId="Greg-podpunkt1">
    <w:name w:val="Greg - podpunkt 1"/>
    <w:basedOn w:val="Greg-tekst"/>
    <w:qFormat/>
    <w:rsid w:val="00D75670"/>
    <w:pPr>
      <w:numPr>
        <w:numId w:val="4"/>
      </w:numPr>
    </w:pPr>
  </w:style>
  <w:style w:type="paragraph" w:customStyle="1" w:styleId="Greg-spisliteratury">
    <w:name w:val="Greg - spis literatury"/>
    <w:basedOn w:val="Greg-tekst"/>
    <w:qFormat/>
    <w:rsid w:val="00F00E6B"/>
    <w:pPr>
      <w:ind w:left="851" w:hanging="494"/>
    </w:pPr>
  </w:style>
  <w:style w:type="paragraph" w:customStyle="1" w:styleId="Greg-wypunktnumer">
    <w:name w:val="Greg - wypunkt numer"/>
    <w:basedOn w:val="Greg-wypunkt"/>
    <w:qFormat/>
    <w:rsid w:val="00B7352D"/>
    <w:pPr>
      <w:numPr>
        <w:numId w:val="5"/>
      </w:numPr>
      <w:spacing w:line="288" w:lineRule="auto"/>
      <w:ind w:left="1434" w:hanging="357"/>
    </w:pPr>
  </w:style>
  <w:style w:type="paragraph" w:customStyle="1" w:styleId="Greg-wypunktuwagi">
    <w:name w:val="Greg - wypunkt uwagi"/>
    <w:basedOn w:val="Greg-wypunkt"/>
    <w:qFormat/>
    <w:rsid w:val="00CF0A4D"/>
    <w:pPr>
      <w:ind w:left="567" w:hanging="283"/>
    </w:pPr>
  </w:style>
  <w:style w:type="character" w:customStyle="1" w:styleId="articleabstract">
    <w:name w:val="articleabstract"/>
    <w:basedOn w:val="Domylnaczcionkaakapitu"/>
    <w:rsid w:val="00A07D0B"/>
  </w:style>
  <w:style w:type="paragraph" w:customStyle="1" w:styleId="Gregwyszczegolnieniepodkres">
    <w:name w:val="Greg wyszczegolnienie podkres"/>
    <w:basedOn w:val="Gregwyszczegolnienie"/>
    <w:qFormat/>
    <w:rsid w:val="002F26F1"/>
    <w:pPr>
      <w:spacing w:before="0"/>
    </w:pPr>
    <w:rPr>
      <w:u w:val="single"/>
    </w:rPr>
  </w:style>
  <w:style w:type="paragraph" w:customStyle="1" w:styleId="Greg-podkreslenie">
    <w:name w:val="Greg - podkreslenie"/>
    <w:basedOn w:val="Greg-tekst"/>
    <w:qFormat/>
    <w:rsid w:val="000C3B04"/>
    <w:rPr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3AF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3A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163AF0"/>
  </w:style>
  <w:style w:type="character" w:customStyle="1" w:styleId="Nagwek6Znak">
    <w:name w:val="Nagłówek 6 Znak"/>
    <w:basedOn w:val="Domylnaczcionkaakapitu"/>
    <w:link w:val="Nagwek6"/>
    <w:uiPriority w:val="9"/>
    <w:semiHidden/>
    <w:rsid w:val="001533E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1533EC"/>
    <w:pPr>
      <w:numPr>
        <w:numId w:val="6"/>
      </w:numPr>
      <w:tabs>
        <w:tab w:val="left" w:pos="709"/>
      </w:tabs>
      <w:spacing w:line="360" w:lineRule="auto"/>
      <w:contextualSpacing/>
      <w:jc w:val="both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Tytu">
    <w:name w:val="Title"/>
    <w:basedOn w:val="Nagwek1"/>
    <w:next w:val="Normalny"/>
    <w:link w:val="TytuZnak"/>
    <w:autoRedefine/>
    <w:uiPriority w:val="10"/>
    <w:qFormat/>
    <w:rsid w:val="001533EC"/>
    <w:pPr>
      <w:tabs>
        <w:tab w:val="left" w:pos="709"/>
      </w:tabs>
      <w:spacing w:before="0" w:after="240"/>
      <w:contextualSpacing/>
    </w:pPr>
    <w:rPr>
      <w:rFonts w:ascii="Arial" w:hAnsi="Arial"/>
      <w:caps/>
      <w:color w:val="auto"/>
      <w:spacing w:val="5"/>
      <w:kern w:val="28"/>
      <w:sz w:val="30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1533EC"/>
    <w:rPr>
      <w:rFonts w:ascii="Arial" w:eastAsiaTheme="majorEastAsia" w:hAnsi="Arial" w:cstheme="majorBidi"/>
      <w:b/>
      <w:bCs/>
      <w:caps/>
      <w:spacing w:val="5"/>
      <w:kern w:val="28"/>
      <w:sz w:val="30"/>
      <w:szCs w:val="52"/>
    </w:rPr>
  </w:style>
  <w:style w:type="paragraph" w:styleId="Bezodstpw">
    <w:name w:val="No Spacing"/>
    <w:uiPriority w:val="1"/>
    <w:qFormat/>
    <w:rsid w:val="001533EC"/>
    <w:pPr>
      <w:tabs>
        <w:tab w:val="left" w:pos="709"/>
      </w:tabs>
      <w:spacing w:after="0" w:line="240" w:lineRule="auto"/>
    </w:pPr>
    <w:rPr>
      <w:rFonts w:ascii="Arial" w:hAnsi="Arial"/>
      <w:sz w:val="20"/>
    </w:rPr>
  </w:style>
  <w:style w:type="paragraph" w:customStyle="1" w:styleId="Greg-tekstdolewej">
    <w:name w:val="Greg - tekst do lewej"/>
    <w:basedOn w:val="Greg-tekst"/>
    <w:qFormat/>
    <w:rsid w:val="007A5AFA"/>
    <w:pPr>
      <w:ind w:firstLine="0"/>
    </w:pPr>
    <w:rPr>
      <w:rFonts w:eastAsia="Calibri"/>
    </w:rPr>
  </w:style>
  <w:style w:type="paragraph" w:customStyle="1" w:styleId="Styl1">
    <w:name w:val="Styl1"/>
    <w:basedOn w:val="Normalny"/>
    <w:rsid w:val="00184BCD"/>
    <w:pPr>
      <w:widowControl w:val="0"/>
      <w:suppressAutoHyphens/>
      <w:spacing w:before="240"/>
      <w:ind w:left="454" w:firstLine="113"/>
      <w:jc w:val="both"/>
    </w:pPr>
    <w:rPr>
      <w:sz w:val="28"/>
      <w:szCs w:val="28"/>
      <w:lang w:eastAsia="zh-CN"/>
    </w:rPr>
  </w:style>
  <w:style w:type="character" w:customStyle="1" w:styleId="xbe">
    <w:name w:val="_xbe"/>
    <w:rsid w:val="00AD3853"/>
  </w:style>
  <w:style w:type="paragraph" w:customStyle="1" w:styleId="Greg-nazwydospisu">
    <w:name w:val="Greg - nazwy do spisu"/>
    <w:basedOn w:val="Normalny"/>
    <w:qFormat/>
    <w:rsid w:val="00AA7FBA"/>
    <w:pPr>
      <w:jc w:val="both"/>
      <w:outlineLvl w:val="1"/>
    </w:pPr>
    <w:rPr>
      <w:rFonts w:ascii="Arial" w:hAnsi="Arial"/>
      <w:sz w:val="20"/>
    </w:rPr>
  </w:style>
  <w:style w:type="character" w:customStyle="1" w:styleId="Nagwek2Znak">
    <w:name w:val="Nagłówek 2 Znak"/>
    <w:basedOn w:val="Domylnaczcionkaakapitu"/>
    <w:link w:val="Nagwek2"/>
    <w:rsid w:val="00E747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aliases w:val="Nagłówek 3 Znak Znak Znak Znak Znak Znak,Nagłówek 31 Znak,Nagłówek 3 Znak Znak Znak Znak Znak1,Znak Znak"/>
    <w:basedOn w:val="Domylnaczcionkaakapitu"/>
    <w:link w:val="Nagwek3"/>
    <w:rsid w:val="00E747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747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7471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747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E747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74712"/>
    <w:rPr>
      <w:rFonts w:ascii="Times New Roman" w:eastAsia="Times New Roman" w:hAnsi="Times New Roman" w:cs="Times New Roman"/>
      <w:bCs/>
      <w:sz w:val="32"/>
      <w:szCs w:val="20"/>
      <w:lang w:eastAsia="pl-PL"/>
    </w:rPr>
  </w:style>
  <w:style w:type="paragraph" w:customStyle="1" w:styleId="Podpis1">
    <w:name w:val="Podpis1"/>
    <w:basedOn w:val="Normalny"/>
    <w:rsid w:val="00E74712"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Listapunktowana">
    <w:name w:val="List Bullet"/>
    <w:basedOn w:val="Normalny"/>
    <w:uiPriority w:val="99"/>
    <w:semiHidden/>
    <w:unhideWhenUsed/>
    <w:rsid w:val="00B261C9"/>
    <w:pPr>
      <w:numPr>
        <w:numId w:val="7"/>
      </w:numPr>
      <w:contextualSpacing/>
    </w:pPr>
  </w:style>
  <w:style w:type="paragraph" w:customStyle="1" w:styleId="Greg-wypunktkreskapodciecie">
    <w:name w:val="Greg - wypunkt kreska podciecie"/>
    <w:basedOn w:val="Greg-wypunktkreska"/>
    <w:qFormat/>
    <w:rsid w:val="00E71D18"/>
    <w:pPr>
      <w:numPr>
        <w:numId w:val="0"/>
      </w:numPr>
      <w:ind w:left="2157" w:hanging="360"/>
    </w:pPr>
  </w:style>
  <w:style w:type="paragraph" w:customStyle="1" w:styleId="Greg-numer4">
    <w:name w:val="Greg - numer 4"/>
    <w:basedOn w:val="Greg-numer3"/>
    <w:link w:val="Greg-numer4Znak"/>
    <w:qFormat/>
    <w:rsid w:val="00E71D18"/>
    <w:pPr>
      <w:numPr>
        <w:ilvl w:val="0"/>
        <w:numId w:val="0"/>
      </w:numPr>
      <w:tabs>
        <w:tab w:val="clear" w:pos="851"/>
        <w:tab w:val="left" w:pos="709"/>
      </w:tabs>
      <w:ind w:left="142" w:hanging="85"/>
      <w:outlineLvl w:val="2"/>
    </w:pPr>
    <w:rPr>
      <w:color w:val="auto"/>
    </w:rPr>
  </w:style>
  <w:style w:type="character" w:customStyle="1" w:styleId="Greg-numer4Znak">
    <w:name w:val="Greg - numer 4 Znak"/>
    <w:basedOn w:val="Domylnaczcionkaakapitu"/>
    <w:link w:val="Greg-numer4"/>
    <w:rsid w:val="00E71D18"/>
    <w:rPr>
      <w:rFonts w:asciiTheme="majorHAnsi" w:eastAsiaTheme="majorEastAsia" w:hAnsiTheme="majorHAnsi" w:cstheme="majorBidi"/>
      <w:b/>
      <w:bCs/>
      <w:sz w:val="24"/>
      <w:szCs w:val="28"/>
      <w:lang w:eastAsia="pl-PL"/>
    </w:rPr>
  </w:style>
  <w:style w:type="paragraph" w:customStyle="1" w:styleId="Tekstpodstawowywcity21">
    <w:name w:val="Tekst podstawowy wcięty 21"/>
    <w:basedOn w:val="Normalny"/>
    <w:rsid w:val="006D346C"/>
    <w:pPr>
      <w:spacing w:line="100" w:lineRule="atLeast"/>
      <w:ind w:firstLine="708"/>
      <w:jc w:val="both"/>
    </w:pPr>
    <w:rPr>
      <w:lang w:eastAsia="ar-SA"/>
    </w:rPr>
  </w:style>
  <w:style w:type="paragraph" w:customStyle="1" w:styleId="Normalny1">
    <w:name w:val="Normalny1"/>
    <w:basedOn w:val="Normalny"/>
    <w:rsid w:val="00E571B5"/>
    <w:pPr>
      <w:spacing w:line="100" w:lineRule="atLeast"/>
    </w:pPr>
    <w:rPr>
      <w:sz w:val="20"/>
      <w:lang w:eastAsia="ar-SA"/>
    </w:rPr>
  </w:style>
  <w:style w:type="character" w:customStyle="1" w:styleId="lrzxr">
    <w:name w:val="lrzxr"/>
    <w:basedOn w:val="Domylnaczcionkaakapitu"/>
    <w:rsid w:val="00643179"/>
  </w:style>
  <w:style w:type="paragraph" w:styleId="Spistreci3">
    <w:name w:val="toc 3"/>
    <w:basedOn w:val="Normalny"/>
    <w:next w:val="Normalny"/>
    <w:autoRedefine/>
    <w:uiPriority w:val="39"/>
    <w:unhideWhenUsed/>
    <w:rsid w:val="00710655"/>
    <w:pPr>
      <w:spacing w:after="100"/>
      <w:ind w:left="480"/>
    </w:pPr>
  </w:style>
  <w:style w:type="character" w:customStyle="1" w:styleId="acopre">
    <w:name w:val="acopre"/>
    <w:basedOn w:val="Domylnaczcionkaakapitu"/>
    <w:rsid w:val="00571215"/>
  </w:style>
  <w:style w:type="paragraph" w:customStyle="1" w:styleId="Standard">
    <w:name w:val="Standard"/>
    <w:rsid w:val="00B02E40"/>
    <w:pPr>
      <w:suppressAutoHyphens/>
      <w:autoSpaceDN w:val="0"/>
      <w:spacing w:after="0" w:line="36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1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86354">
                          <w:marLeft w:val="0"/>
                          <w:marRight w:val="0"/>
                          <w:marTop w:val="0"/>
                          <w:marBottom w:val="16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769334">
                              <w:marLeft w:val="0"/>
                              <w:marRight w:val="21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96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74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2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mailto:biuro@atrio-architekci.pl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zegorz\Documents\Niestandardowe%20szablony%20pakietu%20Office\Pismo%20KONICZYN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B7B3D-2C6D-490A-A6DF-31EDF1383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KONICZYNA.dotx</Template>
  <TotalTime>7</TotalTime>
  <Pages>10</Pages>
  <Words>2496</Words>
  <Characters>14976</Characters>
  <Application>Microsoft Office Word</Application>
  <DocSecurity>0</DocSecurity>
  <Lines>124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Jan_308</Company>
  <LinksUpToDate>false</LinksUpToDate>
  <CharactersWithSpaces>17438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Andrzej</cp:lastModifiedBy>
  <cp:revision>3</cp:revision>
  <cp:lastPrinted>2019-02-27T07:28:00Z</cp:lastPrinted>
  <dcterms:created xsi:type="dcterms:W3CDTF">2021-09-08T15:05:00Z</dcterms:created>
  <dcterms:modified xsi:type="dcterms:W3CDTF">2021-09-08T19:16:00Z</dcterms:modified>
</cp:coreProperties>
</file>